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DA" w:rsidRPr="00EE12A4" w:rsidRDefault="00F114DA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F114DA" w:rsidRPr="00EE12A4" w:rsidRDefault="00F114DA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EE12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EE12A4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F114DA" w:rsidRPr="00EE12A4" w:rsidRDefault="00F114DA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14DA" w:rsidRPr="00EE12A4" w:rsidRDefault="00F114DA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F114DA" w:rsidRPr="00EE12A4" w:rsidRDefault="00F114DA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ข้อมูลทั่วไป</w:t>
      </w:r>
    </w:p>
    <w:p w:rsidR="00F114DA" w:rsidRPr="00EE12A4" w:rsidRDefault="00F114DA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EE12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F114DA" w:rsidRPr="00EE12A4" w:rsidRDefault="00F114DA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F114DA" w:rsidRPr="00EE12A4" w:rsidRDefault="00F114DA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F114DA" w:rsidRPr="00EE12A4" w:rsidRDefault="00F114DA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F114DA" w:rsidRPr="00EE12A4" w:rsidRDefault="00F114DA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EE12A4">
        <w:rPr>
          <w:rFonts w:ascii="TH SarabunPSK" w:hAnsi="TH SarabunPSK" w:cs="TH SarabunPSK"/>
          <w:sz w:val="32"/>
          <w:szCs w:val="32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F114DA" w:rsidRPr="00EE12A4" w:rsidRDefault="00F114D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Pr="00EE12A4" w:rsidRDefault="00F114D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Default="00F114D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Default="00F114D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Default="00F114D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Pr="00EE12A4" w:rsidRDefault="00F114D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F114DA" w:rsidRPr="00EE12A4">
        <w:tc>
          <w:tcPr>
            <w:tcW w:w="2520" w:type="dxa"/>
            <w:tcBorders>
              <w:right w:val="nil"/>
            </w:tcBorders>
          </w:tcPr>
          <w:p w:rsidR="00F114DA" w:rsidRPr="00EE12A4" w:rsidRDefault="00F114DA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left w:val="nil"/>
            </w:tcBorders>
          </w:tcPr>
          <w:p w:rsidR="00F114DA" w:rsidRPr="00EE12A4" w:rsidRDefault="00F114DA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F114DA" w:rsidRPr="00EE12A4" w:rsidRDefault="00F114DA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EE12A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EE12A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EE12A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F114DA" w:rsidRPr="00EE12A4">
        <w:tc>
          <w:tcPr>
            <w:tcW w:w="2520" w:type="dxa"/>
            <w:tcBorders>
              <w:right w:val="nil"/>
            </w:tcBorders>
          </w:tcPr>
          <w:p w:rsidR="00F114DA" w:rsidRPr="00EE12A4" w:rsidRDefault="00F114DA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left w:val="nil"/>
            </w:tcBorders>
          </w:tcPr>
          <w:p w:rsidR="00F114DA" w:rsidRPr="00EE12A4" w:rsidRDefault="00F114DA" w:rsidP="00521CC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คณะ..........วิทยาศาสตร์...............  สาขาวิชา..............คณิตศาสตร์.......................</w:t>
            </w:r>
          </w:p>
          <w:p w:rsidR="00F114DA" w:rsidRPr="00EE12A4" w:rsidRDefault="00F114DA" w:rsidP="00521CC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of………Science…………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F114DA" w:rsidRPr="00EE12A4" w:rsidRDefault="00F114DA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EE12A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F114DA" w:rsidRPr="00EE12A4" w:rsidTr="003404FA">
        <w:tc>
          <w:tcPr>
            <w:tcW w:w="3232" w:type="dxa"/>
            <w:gridSpan w:val="7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left w:val="nil"/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คศ 10</w:t>
            </w:r>
            <w:r w:rsidRPr="008E5822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คณิตศาสตร์สำหรับบริหารธุรกิจและเศรษฐศาสตร์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</w:tr>
      <w:tr w:rsidR="00F114DA" w:rsidRPr="00EE12A4" w:rsidTr="003404FA">
        <w:tc>
          <w:tcPr>
            <w:tcW w:w="3232" w:type="dxa"/>
            <w:gridSpan w:val="7"/>
            <w:tcBorders>
              <w:right w:val="nil"/>
            </w:tcBorders>
          </w:tcPr>
          <w:p w:rsidR="00F114DA" w:rsidRPr="00EE12A4" w:rsidRDefault="00F114DA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left w:val="nil"/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............หน่วยกิต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F114DA" w:rsidRPr="00EE12A4" w:rsidRDefault="00F114DA" w:rsidP="004F40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(....3....-....0....-.....6.....)</w:t>
            </w:r>
          </w:p>
          <w:p w:rsidR="00F114DA" w:rsidRPr="00EE12A4" w:rsidRDefault="00F114DA" w:rsidP="004F40A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F114DA" w:rsidRPr="00EE12A4" w:rsidTr="003404FA">
        <w:tc>
          <w:tcPr>
            <w:tcW w:w="10175" w:type="dxa"/>
            <w:gridSpan w:val="15"/>
          </w:tcPr>
          <w:p w:rsidR="00F114DA" w:rsidRPr="00EE12A4" w:rsidRDefault="00F114DA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หมวดวิชาเฉพาะ  กลุ่มวิชาแกน ของหลายหลักสูตร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left w:val="nil"/>
              <w:right w:val="nil"/>
            </w:tcBorders>
          </w:tcPr>
          <w:p w:rsidR="00F114DA" w:rsidRPr="00EE12A4" w:rsidRDefault="00F114DA" w:rsidP="002524E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43" o:spid="_x0000_s1026" style="position:absolute;margin-left:30.85pt;margin-top:2.65pt;width:9.75pt;height:13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N1HjPP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left w:val="nil"/>
              <w:right w:val="nil"/>
            </w:tcBorders>
          </w:tcPr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เศรษฐศาสตรบัณฑิต</w:t>
            </w: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  วิทยาศาสตรบัณฑิต</w:t>
            </w: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บริหารธุรกิจ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D64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  บัญชีบัณฑิต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F114DA" w:rsidRPr="00EE12A4" w:rsidRDefault="00F114DA" w:rsidP="002524E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Default="00F114DA" w:rsidP="002524E5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สาขาวิชาเศรษฐศาสตร์</w:t>
            </w:r>
            <w:r w:rsidRPr="00EE12A4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สาขาวิชาเศรษฐศาสตร์สหกรณ์ </w:t>
            </w:r>
          </w:p>
          <w:p w:rsidR="00F114DA" w:rsidRPr="00EE12A4" w:rsidRDefault="00F114DA" w:rsidP="002524E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สาขาวิชาเศรษฐศาสตร์เกษตร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ทรัพยากรและสิ่งแวดล้อม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114DA" w:rsidRDefault="00F114DA" w:rsidP="002524E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สาขาวิชาการเงิน</w:t>
            </w:r>
          </w:p>
          <w:p w:rsidR="00F114DA" w:rsidRPr="00EE12A4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สาขาวิชาการจัดการ</w:t>
            </w:r>
          </w:p>
          <w:p w:rsidR="00F114DA" w:rsidRDefault="00F114D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สาขาวิชาระบบสารสนเทศทางธุรกิจ</w:t>
            </w:r>
          </w:p>
          <w:p w:rsidR="00F114DA" w:rsidRPr="00EE12A4" w:rsidRDefault="00F114DA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สาขาวิชาบัญชี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left w:val="nil"/>
            </w:tcBorders>
          </w:tcPr>
          <w:p w:rsidR="00F114DA" w:rsidRPr="00EE12A4" w:rsidRDefault="00F114D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18" o:spid="_x0000_s1027" style="position:absolute;margin-left:30.6pt;margin-top:3.2pt;width:9.75pt;height:13.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qF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17" o:spid="_x0000_s1028" style="position:absolute;margin-left:.35pt;margin-top:4.25pt;width:9.75pt;height:13.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Sd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WIbUn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F114DA" w:rsidRPr="00EE12A4" w:rsidRDefault="00F114DA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lef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noProof/>
                <w:lang w:bidi="th-TH"/>
              </w:rPr>
              <w:pict>
                <v:rect id="Rectangle 22" o:spid="_x0000_s1029" style="position:absolute;margin-left:2.25pt;margin-top:3.3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ws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PCQLCzGAgAApAUAAA4AAAAAAAAAAAAAAAAALgIAAGRycy9lMm9Eb2MueG1sUEsBAi0AFAAG&#10;AAgAAAAhAF4hZkzbAAAABQEAAA8AAAAAAAAAAAAAAAAAIAUAAGRycy9kb3ducmV2LnhtbFBLBQYA&#10;AAAABAAEAPMAAAAo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F114DA" w:rsidRPr="00EE12A4" w:rsidRDefault="00F114DA" w:rsidP="0002030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noProof/>
                <w:lang w:bidi="th-TH"/>
              </w:rPr>
              <w:pict>
                <v:rect id="Rectangle 20" o:spid="_x0000_s1030" style="position:absolute;left:0;text-align:left;margin-left:83.1pt;margin-top:4.15pt;width:9.75pt;height:13.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BLxA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" filled="f" strokeweight="1.5pt">
                  <v:shadow on="t" opacity=".5"/>
                </v:rect>
              </w:pict>
            </w:r>
            <w:r>
              <w:rPr>
                <w:noProof/>
                <w:lang w:bidi="th-TH"/>
              </w:rPr>
              <w:pict>
                <v:rect id="Rectangle 19" o:spid="_x0000_s1031" style="position:absolute;left:0;text-align:left;margin-left:42.1pt;margin-top:3.4pt;width:9.75pt;height:13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Ol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H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gbLTpc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>
              <w:rPr>
                <w:noProof/>
                <w:lang w:bidi="th-TH"/>
              </w:rPr>
              <w:pict>
                <v:rect id="Rectangle 21" o:spid="_x0000_s1032" style="position:absolute;left:0;text-align:left;margin-left:150.85pt;margin-top:4.1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u9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C+cO73GAgAApAUAAA4AAAAAAAAAAAAAAAAALgIAAGRycy9lMm9Eb2MueG1sUEsBAi0A&#10;FAAGAAgAAAAhALTsa6XeAAAACAEAAA8AAAAAAAAAAAAAAAAAIAUAAGRycy9kb3ducmV2LnhtbFBL&#10;BQYAAAAABAAEAPMAAAAr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lef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noProof/>
                <w:lang w:bidi="th-TH"/>
              </w:rPr>
              <w:pict>
                <v:rect id="Rectangle 23" o:spid="_x0000_s1033" style="position:absolute;margin-left:.25pt;margin-top:2.95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06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FCNFWqjRZ3CNqFpylI6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McgDTrHAgAApAUAAA4AAAAAAAAAAAAAAAAALgIAAGRycy9lMm9Eb2MueG1sUEsBAi0AFAAG&#10;AAgAAAAhAG2widnaAAAABAEAAA8AAAAAAAAAAAAAAAAAIQUAAGRycy9kb3ducmV2LnhtbFBLBQYA&#10;AAAABAAEAPMAAAAo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F114DA" w:rsidRPr="00EE12A4" w:rsidRDefault="00F114DA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114DA" w:rsidRPr="00EE12A4" w:rsidTr="003404FA">
        <w:tc>
          <w:tcPr>
            <w:tcW w:w="10175" w:type="dxa"/>
            <w:gridSpan w:val="15"/>
          </w:tcPr>
          <w:p w:rsidR="00F114DA" w:rsidRPr="00EE12A4" w:rsidRDefault="00F114D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left w:val="nil"/>
            </w:tcBorders>
          </w:tcPr>
          <w:p w:rsidR="00F114DA" w:rsidRPr="00EE12A4" w:rsidRDefault="00F114D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right w:val="nil"/>
            </w:tcBorders>
          </w:tcPr>
          <w:p w:rsidR="00F114DA" w:rsidRPr="00EE12A4" w:rsidRDefault="00F114D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</w:tcBorders>
          </w:tcPr>
          <w:p w:rsidR="00F114DA" w:rsidRPr="00EE12A4" w:rsidRDefault="00F114DA" w:rsidP="008E58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.................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 ดร. ปริศญารัตณ์ สังกะเพศ.............................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left w:val="nil"/>
            </w:tcBorders>
          </w:tcPr>
          <w:p w:rsidR="00F114DA" w:rsidRPr="00536150" w:rsidRDefault="00F114DA" w:rsidP="00D361B3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361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  <w:r w:rsidRPr="005361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right w:val="nil"/>
            </w:tcBorders>
          </w:tcPr>
          <w:p w:rsidR="00F114DA" w:rsidRPr="00EE12A4" w:rsidRDefault="00F114D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</w:tcBorders>
          </w:tcPr>
          <w:p w:rsidR="00F114DA" w:rsidRPr="00536150" w:rsidRDefault="00F114DA" w:rsidP="0053615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    1. </w:t>
            </w:r>
            <w:r w:rsidRPr="005361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ผศ.</w:t>
            </w:r>
            <w:r w:rsidRPr="005361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  <w:t xml:space="preserve"> </w:t>
            </w:r>
            <w:r w:rsidRPr="005361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จินตนา จูมวงษ์                2. อ. พิลาศลักษณ์ ศรแก้ว  </w:t>
            </w:r>
          </w:p>
          <w:p w:rsidR="00F114DA" w:rsidRPr="00536150" w:rsidRDefault="00F114DA" w:rsidP="00536150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3. </w:t>
            </w:r>
            <w:r w:rsidRPr="005361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</w:t>
            </w:r>
            <w:r w:rsidRPr="005361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  <w:t>.</w:t>
            </w:r>
            <w:r w:rsidRPr="005361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ดร</w:t>
            </w:r>
            <w:r w:rsidRPr="005361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ปริศญารัตณ์ สังกะเพศ     4. อ.ดร จีรวรรณ แซ่เล้า</w:t>
            </w:r>
          </w:p>
        </w:tc>
      </w:tr>
      <w:tr w:rsidR="00F114DA" w:rsidRPr="00EE12A4" w:rsidTr="003404FA">
        <w:tc>
          <w:tcPr>
            <w:tcW w:w="10175" w:type="dxa"/>
            <w:gridSpan w:val="15"/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EE12A4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left w:val="nil"/>
              <w:right w:val="nil"/>
            </w:tcBorders>
          </w:tcPr>
          <w:p w:rsidR="00F114DA" w:rsidRPr="00EE12A4" w:rsidRDefault="00F114DA" w:rsidP="008E582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45" o:spid="_x0000_s1034" style="position:absolute;margin-left:93.6pt;margin-top:.05pt;width:9.75pt;height:13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pAxwIAAKQ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903" w:type="dxa"/>
            <w:gridSpan w:val="4"/>
            <w:tcBorders>
              <w:left w:val="nil"/>
              <w:right w:val="nil"/>
            </w:tcBorders>
          </w:tcPr>
          <w:p w:rsidR="00F114DA" w:rsidRPr="00EE12A4" w:rsidRDefault="00F114DA" w:rsidP="00A87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 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1, 2, 3 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และ 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602" w:type="dxa"/>
            <w:gridSpan w:val="2"/>
            <w:tcBorders>
              <w:left w:val="nil"/>
            </w:tcBorders>
          </w:tcPr>
          <w:p w:rsidR="00F114DA" w:rsidRPr="00EE12A4" w:rsidRDefault="00F114D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114DA" w:rsidRPr="00EE12A4" w:rsidTr="003404FA">
        <w:tc>
          <w:tcPr>
            <w:tcW w:w="10175" w:type="dxa"/>
            <w:gridSpan w:val="15"/>
          </w:tcPr>
          <w:p w:rsidR="00F114DA" w:rsidRPr="00EE12A4" w:rsidRDefault="00F114DA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114DA" w:rsidRPr="00EE12A4" w:rsidTr="003404FA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left w:val="nil"/>
              <w:right w:val="nil"/>
            </w:tcBorders>
          </w:tcPr>
          <w:p w:rsidR="00F114DA" w:rsidRPr="00EE12A4" w:rsidRDefault="00F114DA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 .....ไม่มี........</w:t>
            </w:r>
          </w:p>
        </w:tc>
        <w:tc>
          <w:tcPr>
            <w:tcW w:w="7475" w:type="dxa"/>
            <w:gridSpan w:val="9"/>
            <w:tcBorders>
              <w:left w:val="nil"/>
            </w:tcBorders>
          </w:tcPr>
          <w:p w:rsidR="00F114DA" w:rsidRPr="00EE12A4" w:rsidRDefault="00F114DA" w:rsidP="003404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ชื่อรายวิชา...............ไม่มี......................................................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F114DA" w:rsidRPr="00EE12A4" w:rsidRDefault="00F114DA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left w:val="nil"/>
              <w:right w:val="nil"/>
            </w:tcBorders>
          </w:tcPr>
          <w:p w:rsidR="00F114DA" w:rsidRPr="00EE12A4" w:rsidRDefault="00F114DA" w:rsidP="003404F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รหัสวิชา...........ไม่มี…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……..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62" w:type="dxa"/>
            <w:gridSpan w:val="8"/>
            <w:tcBorders>
              <w:left w:val="nil"/>
            </w:tcBorders>
          </w:tcPr>
          <w:p w:rsidR="00F114DA" w:rsidRPr="00EE12A4" w:rsidRDefault="00F114DA" w:rsidP="003404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ชื่อรายวิชา.....................ไม่มี.................................................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F114DA" w:rsidRPr="00EE12A4" w:rsidRDefault="00F114DA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F114DA" w:rsidRPr="00EE12A4" w:rsidRDefault="00F114DA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F114DA" w:rsidRPr="00EE12A4" w:rsidRDefault="00F114DA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46" o:spid="_x0000_s1035" style="position:absolute;margin-left:3.6pt;margin-top:4.75pt;width:9.75pt;height:13.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HnK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LrEecrGAgAApA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left w:val="nil"/>
              <w:right w:val="nil"/>
            </w:tcBorders>
          </w:tcPr>
          <w:p w:rsidR="00F114DA" w:rsidRPr="00EE12A4" w:rsidRDefault="00F114DA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left w:val="nil"/>
            </w:tcBorders>
          </w:tcPr>
          <w:p w:rsidR="00F114DA" w:rsidRPr="00EE12A4" w:rsidRDefault="00F114DA" w:rsidP="002524E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noProof/>
                <w:lang w:bidi="th-TH"/>
              </w:rPr>
              <w:pict>
                <v:rect id="Rectangle 47" o:spid="_x0000_s1036" style="position:absolute;left:0;text-align:left;margin-left:6.6pt;margin-top:4.9pt;width:9.75pt;height:13.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8o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มหาวิทยาลัยแม่โจ้ -  เชียงใหม่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noProof/>
                <w:lang w:bidi="th-TH"/>
              </w:rPr>
              <w:pict>
                <v:rect id="Rectangle 28" o:spid="_x0000_s1037" style="position:absolute;margin-left:3.75pt;margin-top:3.3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8rV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f5NPjTG1dC2qN5sEGhM+80/eaQ0osW0vi9tbpvOWHAKgv5ycUHIXDwKdr07zUD&#10;eLL1Olq1r20XAMEEtI8VeTpVhO89ovBnll9P8zFGFLaySVaMY8USUh4/Ntb5N1x3KCwqbIF7BCe7&#10;d84HMqQ8poSzlF4LKWPRpUI9gM5SwIy6tBQs7MbANpuFtGhHQt/EJ0oD+edpnfDQvVJ0YN8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D4/K1cUCAACj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left w:val="nil"/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left w:val="nil"/>
            </w:tcBorders>
          </w:tcPr>
          <w:p w:rsidR="00F114DA" w:rsidRPr="00EE12A4" w:rsidRDefault="00F114D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30" o:spid="_x0000_s1038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FV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AQXSFV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left w:val="nil"/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left w:val="nil"/>
            </w:tcBorders>
          </w:tcPr>
          <w:p w:rsidR="00F114DA" w:rsidRPr="00EE12A4" w:rsidRDefault="00F114D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31" o:spid="_x0000_s1039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OQi2cXFAgAAow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left w:val="nil"/>
              <w:right w:val="nil"/>
            </w:tcBorders>
          </w:tcPr>
          <w:p w:rsidR="00F114DA" w:rsidRPr="00EE12A4" w:rsidRDefault="00F114D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noProof/>
                <w:lang w:bidi="th-TH"/>
              </w:rPr>
              <w:pict>
                <v:rect id="Rectangle 40" o:spid="_x0000_s1040" style="position:absolute;margin-left:116.85pt;margin-top:3.5pt;width:9.75pt;height:13.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snww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" filled="f" strokeweight="1.5pt">
                  <v:shadow on="t" opacity=".5"/>
                </v:rect>
              </w:pict>
            </w:r>
            <w:r>
              <w:rPr>
                <w:noProof/>
                <w:lang w:bidi="th-TH"/>
              </w:rPr>
              <w:pict>
                <v:rect id="Rectangle 39" o:spid="_x0000_s1041" style="position:absolute;margin-left:77.1pt;margin-top:3.3pt;width:9.75pt;height:13.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5P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MF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BVH+T8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1        2</w:t>
            </w:r>
          </w:p>
        </w:tc>
        <w:tc>
          <w:tcPr>
            <w:tcW w:w="2340" w:type="dxa"/>
            <w:gridSpan w:val="4"/>
            <w:tcBorders>
              <w:left w:val="nil"/>
              <w:right w:val="nil"/>
            </w:tcBorders>
          </w:tcPr>
          <w:p w:rsidR="00F114DA" w:rsidRPr="00EE12A4" w:rsidRDefault="00F114DA" w:rsidP="00B30A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ปีการศึกษา.......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02" w:type="dxa"/>
            <w:gridSpan w:val="2"/>
            <w:tcBorders>
              <w:left w:val="nil"/>
            </w:tcBorders>
          </w:tcPr>
          <w:p w:rsidR="00F114DA" w:rsidRPr="00EE12A4" w:rsidRDefault="00F114DA" w:rsidP="00B30A6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.....เดือน.......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......พ.ศ....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  <w:tr w:rsidR="00F114DA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(สำหรับการจัดทำมคอ. 2 และ มคอ. 3 เป็นครั้งแรก  นับเป็นวันที่ที่ได้รับอนุมัติจากมหาวิทยาลัยให้เปิดสอน/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ปรับปรุงล่าสุด)</w:t>
            </w:r>
          </w:p>
        </w:tc>
      </w:tr>
    </w:tbl>
    <w:p w:rsidR="00F114DA" w:rsidRPr="00EE12A4" w:rsidRDefault="00F114DA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Default="00F114DA" w:rsidP="00BE21F4">
      <w:pPr>
        <w:rPr>
          <w:rFonts w:ascii="TH SarabunPSK" w:hAnsi="TH SarabunPSK" w:cs="TH SarabunPSK"/>
          <w:lang w:val="en-AU" w:bidi="th-TH"/>
        </w:rPr>
      </w:pPr>
    </w:p>
    <w:p w:rsidR="00F114DA" w:rsidRPr="00EE12A4" w:rsidRDefault="00F114DA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F114DA" w:rsidRPr="00EE12A4">
        <w:trPr>
          <w:cantSplit/>
          <w:trHeight w:val="690"/>
        </w:trPr>
        <w:tc>
          <w:tcPr>
            <w:tcW w:w="10080" w:type="dxa"/>
          </w:tcPr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1. นักศึกษามีความรู้ความเข้าใจเกี่ยวกับลิมิตและความต่อเนื่องของฟังก์ชัน</w:t>
            </w:r>
          </w:p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2. นักศึกษามีความรู้ความเข้าใจเกี่ยวกับอนุพันธ์ของฟังก์ชัน </w:t>
            </w:r>
          </w:p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3. นักศึกษามีความรู้ความเข้าใจเกี่ยวกับการวิเคราะห์ค่าสุดขีด </w:t>
            </w:r>
          </w:p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4. นักศึกษามีความรู้ความเข้าใจเกี่ยวกับการอินทิเกรตและเทคนิคการอินทิเกรต</w:t>
            </w:r>
          </w:p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5. นักศึกษามีความรู้ความเข้าใจเกี่ยวกับอินทิกรัลไม่ตรงแบบและการประยุกต์</w:t>
            </w:r>
          </w:p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6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นักศึกษาสามารถนำความรู้ไปประยุกต์ใช้ได้อย่างเหมาะสม</w:t>
            </w:r>
          </w:p>
          <w:p w:rsidR="00F114DA" w:rsidRPr="00EE12A4" w:rsidRDefault="00F114DA" w:rsidP="00DF07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7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นักศึกษามีความรับผิดชอบ และมีวินัยในตนเอง</w:t>
            </w:r>
          </w:p>
          <w:p w:rsidR="00F114DA" w:rsidRPr="00EE12A4" w:rsidRDefault="00F114DA" w:rsidP="00424D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8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นักศึกษามีส่วนร่วมในการเรียนการสอน</w:t>
            </w:r>
          </w:p>
        </w:tc>
      </w:tr>
      <w:tr w:rsidR="00F114DA" w:rsidRPr="00EE12A4">
        <w:tc>
          <w:tcPr>
            <w:tcW w:w="10080" w:type="dxa"/>
          </w:tcPr>
          <w:p w:rsidR="00F114DA" w:rsidRPr="00EE12A4" w:rsidRDefault="00F114DA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การปรับปรุงรายวิชา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จะทำให้นักศึกษาเข้าใจในบทเรียนมากยิ่งขึ้น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 xml:space="preserve">2.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การปรับปรุงรายวิชา</w:t>
            </w: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จะทำให้นักศึกษาสามารถเรียนรู้ด้วยตนเอง</w:t>
            </w:r>
          </w:p>
          <w:p w:rsidR="00F114DA" w:rsidRPr="00EE12A4" w:rsidRDefault="00F114DA" w:rsidP="00716A70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(อธิบายโดยย่อเกี่ยวกับวัตถุประสงค์ในการพัฒนารายวิชานี้หรือการเปลี่ยนแปลงสำคัญ ๆ ที่เกิดขึ้น เช่น เพิ่มการใช้เทคโนโลยีสารสนเทศ  หรือ  </w:t>
            </w:r>
            <w:r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(หลังจากสอนไปแล้ว มีการบันทึกใน มคอ. 5 เอาไว้เป็นหลักฐานในการพัฒนา)</w:t>
            </w:r>
          </w:p>
        </w:tc>
      </w:tr>
    </w:tbl>
    <w:p w:rsidR="00F114DA" w:rsidRPr="00EE12A4" w:rsidRDefault="00F114DA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F114DA" w:rsidRPr="00EE12A4" w:rsidRDefault="00F114DA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F114DA" w:rsidRPr="00EE12A4">
        <w:trPr>
          <w:trHeight w:val="647"/>
        </w:trPr>
        <w:tc>
          <w:tcPr>
            <w:tcW w:w="10080" w:type="dxa"/>
            <w:gridSpan w:val="4"/>
          </w:tcPr>
          <w:p w:rsidR="00F114DA" w:rsidRPr="00EE12A4" w:rsidRDefault="00F114DA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F114DA" w:rsidRPr="00EE12A4" w:rsidRDefault="00F114DA" w:rsidP="00424DA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ลิมิตและความต่อเนื่องของฟังก์ชัน อนุพันธ์ของฟังก์ชัน การวิเคราะห์ค่าสุดขีด การอินทิเกรตและเทคนิคการ</w:t>
            </w:r>
          </w:p>
          <w:p w:rsidR="00F114DA" w:rsidRDefault="00F114DA" w:rsidP="00424DA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อินทิเกรต อินทิกรัลไม่ตรงแบบและการประยุกต์</w:t>
            </w:r>
          </w:p>
          <w:p w:rsidR="00F114DA" w:rsidRDefault="00F114DA" w:rsidP="00424DA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Limit and continuity of functions; derivative of functions; extremum analysis; integration and  </w:t>
            </w:r>
          </w:p>
          <w:p w:rsidR="00F114DA" w:rsidRDefault="00F114DA" w:rsidP="00424DA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techniques of integration; improper integrals and their applications.</w:t>
            </w:r>
          </w:p>
          <w:p w:rsidR="00F114DA" w:rsidRPr="00EE12A4" w:rsidRDefault="00F114DA" w:rsidP="00424DA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trHeight w:val="647"/>
        </w:trPr>
        <w:tc>
          <w:tcPr>
            <w:tcW w:w="10080" w:type="dxa"/>
            <w:gridSpan w:val="4"/>
          </w:tcPr>
          <w:p w:rsidR="00F114DA" w:rsidRPr="00EE12A4" w:rsidRDefault="00F114DA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F114DA" w:rsidRPr="00EE12A4">
        <w:trPr>
          <w:trHeight w:val="1134"/>
        </w:trPr>
        <w:tc>
          <w:tcPr>
            <w:tcW w:w="2475" w:type="dxa"/>
          </w:tcPr>
          <w:p w:rsidR="00F114DA" w:rsidRPr="00EE12A4" w:rsidRDefault="00F114D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</w:tcPr>
          <w:p w:rsidR="00F114DA" w:rsidRPr="00EE12A4" w:rsidRDefault="00F114D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</w:tcPr>
          <w:p w:rsidR="00F114DA" w:rsidRPr="00EE12A4" w:rsidRDefault="00F114D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EE12A4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</w:tcPr>
          <w:p w:rsidR="00F114DA" w:rsidRPr="00EE12A4" w:rsidRDefault="00F114D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F114DA" w:rsidRPr="00EE12A4">
        <w:trPr>
          <w:trHeight w:val="1134"/>
        </w:trPr>
        <w:tc>
          <w:tcPr>
            <w:tcW w:w="2475" w:type="dxa"/>
          </w:tcPr>
          <w:p w:rsidR="00F114DA" w:rsidRPr="00EE12A4" w:rsidRDefault="00F114DA" w:rsidP="00075CBD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บรรยาย........45.......ชั่วโมงต่อภาคการศึกษา</w:t>
            </w:r>
          </w:p>
        </w:tc>
        <w:tc>
          <w:tcPr>
            <w:tcW w:w="2711" w:type="dxa"/>
          </w:tcPr>
          <w:p w:rsidR="00F114DA" w:rsidRPr="00EE12A4" w:rsidRDefault="00F114DA" w:rsidP="00075CBD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</w:tcPr>
          <w:p w:rsidR="00F114DA" w:rsidRPr="00EE12A4" w:rsidRDefault="00F114DA" w:rsidP="00075CBD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</w:tcPr>
          <w:p w:rsidR="00F114DA" w:rsidRPr="00EE12A4" w:rsidRDefault="00F114DA" w:rsidP="00075CBD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F114DA" w:rsidRPr="00EE12A4">
        <w:tblPrEx>
          <w:tblLook w:val="0000"/>
        </w:tblPrEx>
        <w:tc>
          <w:tcPr>
            <w:tcW w:w="10080" w:type="dxa"/>
            <w:gridSpan w:val="4"/>
          </w:tcPr>
          <w:p w:rsidR="00F114DA" w:rsidRPr="00EE12A4" w:rsidRDefault="00F114DA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F114DA" w:rsidRPr="00EE12A4" w:rsidRDefault="00F114DA" w:rsidP="00757F36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F114DA" w:rsidRPr="00EE12A4" w:rsidRDefault="00F114DA" w:rsidP="00757F36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09.00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– 12.00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F114DA" w:rsidRPr="00EE12A4" w:rsidRDefault="00F114DA" w:rsidP="00D902F4">
      <w:pPr>
        <w:rPr>
          <w:rFonts w:ascii="TH SarabunPSK" w:hAnsi="TH SarabunPSK" w:cs="TH SarabunPSK"/>
          <w:sz w:val="32"/>
          <w:szCs w:val="32"/>
        </w:rPr>
      </w:pPr>
    </w:p>
    <w:p w:rsidR="00F114DA" w:rsidRPr="00EE12A4" w:rsidRDefault="00F114DA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>หมวดที่ 4 การพัฒนาผลการเรียนรู้ของนักศึกษา</w:t>
      </w:r>
    </w:p>
    <w:p w:rsidR="00F114DA" w:rsidRPr="00EE12A4" w:rsidRDefault="00F114DA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F114DA" w:rsidRPr="00EE12A4" w:rsidRDefault="00F114DA" w:rsidP="00D902F4">
      <w:pPr>
        <w:rPr>
          <w:rFonts w:ascii="TH SarabunPSK" w:hAnsi="TH SarabunPSK" w:cs="TH SarabunPSK"/>
          <w:sz w:val="32"/>
          <w:szCs w:val="32"/>
        </w:rPr>
      </w:pP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EE12A4">
        <w:rPr>
          <w:rFonts w:ascii="TH SarabunPSK" w:hAnsi="TH SarabunPSK" w:cs="TH SarabunPSK"/>
          <w:sz w:val="32"/>
          <w:szCs w:val="32"/>
        </w:rPr>
        <w:t xml:space="preserve">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EE12A4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114DA" w:rsidRPr="00EE12A4" w:rsidRDefault="00F114DA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EE12A4">
        <w:rPr>
          <w:rFonts w:ascii="TH SarabunPSK" w:hAnsi="TH SarabunPSK" w:cs="TH SarabunPSK"/>
          <w:sz w:val="32"/>
          <w:szCs w:val="32"/>
        </w:rPr>
        <w:t xml:space="preserve">   </w:t>
      </w:r>
      <w:r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EE12A4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114DA" w:rsidRPr="00EE12A4" w:rsidRDefault="00F114DA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EE12A4">
        <w:rPr>
          <w:rFonts w:ascii="TH SarabunPSK" w:hAnsi="TH SarabunPSK" w:cs="TH SarabunPSK"/>
          <w:sz w:val="32"/>
          <w:szCs w:val="32"/>
        </w:rPr>
        <w:t xml:space="preserve">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EE12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F114DA" w:rsidRPr="00EE12A4" w:rsidRDefault="00F114DA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EE12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p w:rsidR="00F114DA" w:rsidRPr="00EE12A4" w:rsidRDefault="00F114DA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F114DA" w:rsidRPr="00EE12A4" w:rsidTr="00E57689">
        <w:trPr>
          <w:trHeight w:val="840"/>
        </w:trPr>
        <w:tc>
          <w:tcPr>
            <w:tcW w:w="960" w:type="dxa"/>
            <w:vMerge w:val="restart"/>
          </w:tcPr>
          <w:p w:rsidR="00F114DA" w:rsidRPr="00EE12A4" w:rsidRDefault="00F114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F114DA" w:rsidRPr="00EE12A4" w:rsidTr="00E57689">
        <w:trPr>
          <w:trHeight w:val="255"/>
        </w:trPr>
        <w:tc>
          <w:tcPr>
            <w:tcW w:w="960" w:type="dxa"/>
            <w:vMerge/>
            <w:noWrap/>
            <w:vAlign w:val="bottom"/>
          </w:tcPr>
          <w:p w:rsidR="00F114DA" w:rsidRPr="00EE12A4" w:rsidRDefault="00F114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F114DA" w:rsidRPr="00EE12A4" w:rsidTr="00E57689">
        <w:trPr>
          <w:trHeight w:val="255"/>
        </w:trPr>
        <w:tc>
          <w:tcPr>
            <w:tcW w:w="960" w:type="dxa"/>
            <w:noWrap/>
            <w:vAlign w:val="bottom"/>
          </w:tcPr>
          <w:p w:rsidR="00F114DA" w:rsidRPr="00EE12A4" w:rsidRDefault="00F114DA" w:rsidP="000652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noWrap/>
            <w:vAlign w:val="bottom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F114DA" w:rsidRPr="00EE12A4" w:rsidRDefault="00F114DA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F114DA" w:rsidRPr="00EE12A4" w:rsidRDefault="00F114DA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F114DA" w:rsidRPr="00EE12A4" w:rsidTr="005C420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F114DA" w:rsidRPr="00EE12A4" w:rsidTr="005C4205">
        <w:trPr>
          <w:trHeight w:val="147"/>
          <w:jc w:val="center"/>
        </w:trPr>
        <w:tc>
          <w:tcPr>
            <w:tcW w:w="2242" w:type="dxa"/>
            <w:vMerge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4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F114DA" w:rsidRPr="00EE12A4" w:rsidTr="005C4205">
        <w:trPr>
          <w:trHeight w:val="221"/>
          <w:jc w:val="center"/>
        </w:trPr>
        <w:tc>
          <w:tcPr>
            <w:tcW w:w="2242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5C4205">
              <w:rPr>
                <w:rFonts w:ascii="TH SarabunPSK" w:hAnsi="TH SarabunPSK" w:cs="TH SarabunPSK"/>
                <w:sz w:val="32"/>
                <w:szCs w:val="32"/>
              </w:rPr>
              <w:t>105</w:t>
            </w:r>
          </w:p>
        </w:tc>
        <w:tc>
          <w:tcPr>
            <w:tcW w:w="412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114DA" w:rsidRPr="005C4205" w:rsidRDefault="00F114D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114DA" w:rsidRPr="00EE12A4" w:rsidRDefault="00F114DA" w:rsidP="00E5768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F114DA" w:rsidRPr="00EE12A4" w:rsidTr="005C420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F114DA" w:rsidRPr="00EE12A4" w:rsidTr="005C4205">
        <w:trPr>
          <w:trHeight w:val="169"/>
        </w:trPr>
        <w:tc>
          <w:tcPr>
            <w:tcW w:w="1242" w:type="dxa"/>
            <w:vMerge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7</w:t>
            </w:r>
          </w:p>
        </w:tc>
        <w:tc>
          <w:tcPr>
            <w:tcW w:w="283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1</w:t>
            </w:r>
          </w:p>
        </w:tc>
        <w:tc>
          <w:tcPr>
            <w:tcW w:w="284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</w:p>
        </w:tc>
        <w:tc>
          <w:tcPr>
            <w:tcW w:w="283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3</w:t>
            </w:r>
          </w:p>
        </w:tc>
        <w:tc>
          <w:tcPr>
            <w:tcW w:w="284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4</w:t>
            </w:r>
          </w:p>
        </w:tc>
        <w:tc>
          <w:tcPr>
            <w:tcW w:w="283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5</w:t>
            </w:r>
          </w:p>
        </w:tc>
        <w:tc>
          <w:tcPr>
            <w:tcW w:w="284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6</w:t>
            </w:r>
          </w:p>
        </w:tc>
        <w:tc>
          <w:tcPr>
            <w:tcW w:w="283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7</w:t>
            </w:r>
          </w:p>
        </w:tc>
        <w:tc>
          <w:tcPr>
            <w:tcW w:w="284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8</w:t>
            </w:r>
          </w:p>
        </w:tc>
        <w:tc>
          <w:tcPr>
            <w:tcW w:w="283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1</w:t>
            </w:r>
          </w:p>
        </w:tc>
        <w:tc>
          <w:tcPr>
            <w:tcW w:w="284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</w:p>
        </w:tc>
        <w:tc>
          <w:tcPr>
            <w:tcW w:w="283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3</w:t>
            </w:r>
          </w:p>
        </w:tc>
        <w:tc>
          <w:tcPr>
            <w:tcW w:w="284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4</w:t>
            </w:r>
          </w:p>
        </w:tc>
      </w:tr>
      <w:tr w:rsidR="00F114DA" w:rsidRPr="00EE12A4" w:rsidTr="005C4205">
        <w:trPr>
          <w:trHeight w:val="253"/>
        </w:trPr>
        <w:tc>
          <w:tcPr>
            <w:tcW w:w="1242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F114DA" w:rsidRPr="005C4205" w:rsidRDefault="00F114DA" w:rsidP="005C420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F114DA" w:rsidRPr="00EE12A4" w:rsidRDefault="00F114DA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F114DA" w:rsidRPr="00EE12A4" w:rsidRDefault="00F114DA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F114DA" w:rsidRPr="00EE12A4" w:rsidRDefault="00F114DA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F114DA" w:rsidRPr="00EE12A4" w:rsidRDefault="00F114DA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F114DA" w:rsidRPr="00EE12A4" w:rsidTr="005C4205">
        <w:tc>
          <w:tcPr>
            <w:tcW w:w="10080" w:type="dxa"/>
            <w:gridSpan w:val="3"/>
          </w:tcPr>
          <w:p w:rsidR="00F114DA" w:rsidRPr="005C4205" w:rsidRDefault="00F114DA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ปลูกฝังความซื่อสัตย์ เสียสละ มีน้ำใจ</w:t>
            </w:r>
          </w:p>
          <w:p w:rsidR="00F114DA" w:rsidRPr="005C4205" w:rsidRDefault="00F114DA" w:rsidP="005C4205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ปลูกฝังความมีวินัย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มีความรับผิดชอบต่อตนเองในการเข้าชั้นเรียน ตั้งใจเรียน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C420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สอดแทรกคุณธรรม จริยธรรมระหว่างการเรียนการสอน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ปฏิบัติตัวเป็นแบบอย่างที่ดี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ประเมินจากการสังเกตพฤติกรรมของนักศึกษาก่อนและหลังเรียน และการส่งแบบฝึกหัด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 ตรวจสอบความมีวินัย ตรงต่อเวลา โดยการเช็คชื่อเข้าห้องเรียน</w:t>
            </w:r>
          </w:p>
        </w:tc>
      </w:tr>
      <w:tr w:rsidR="00F114DA" w:rsidRPr="00EE12A4" w:rsidTr="005C4205">
        <w:tc>
          <w:tcPr>
            <w:tcW w:w="10080" w:type="dxa"/>
            <w:gridSpan w:val="3"/>
          </w:tcPr>
          <w:p w:rsidR="00F114DA" w:rsidRPr="005C4205" w:rsidRDefault="00F114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</w:t>
            </w:r>
            <w:r w:rsidRPr="005C420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ลิมิตและความต่อเนื่องของฟังก์ชัน อนุพันธ์ของฟังก์ชัน การวิเคราะห์ค่าสุดขีด  การอินทิเกรตและเทคนิคการอินทิเกรต อินทิกรัลไม่ตรงแบบและการประยุกต์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2.2 สามารถนำความรู้ที่ได้ไปประยุกต์ใช้ในทางบริหารธุรกิจ และเศรษฐศาสตร์ได้</w:t>
            </w:r>
          </w:p>
        </w:tc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วิธีการบรรยาย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สอนแบบร่วมมือร่วมคิด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ประเมินจากการทดสอบระหว่างเรียน และหลังเรียน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ประเมินจากการตอบคำถาม</w:t>
            </w:r>
          </w:p>
          <w:p w:rsidR="00F114DA" w:rsidRPr="005C4205" w:rsidRDefault="00F114DA" w:rsidP="00F02E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5C4205" w:rsidRDefault="00F114DA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F114DA" w:rsidRPr="00EE12A4" w:rsidTr="005C4205">
        <w:tc>
          <w:tcPr>
            <w:tcW w:w="10080" w:type="dxa"/>
            <w:gridSpan w:val="3"/>
          </w:tcPr>
          <w:p w:rsidR="00F114DA" w:rsidRPr="005C4205" w:rsidRDefault="00F114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3.1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Pr="005C420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noProof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2" o:spid="_x0000_s1042" type="#_x0000_t32" style="position:absolute;margin-left:43.5pt;margin-top:14.45pt;width:0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A37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zmM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H4gN+xkCAAA2BAAADgAAAAAAAAAAAAAAAAAuAgAAZHJzL2Uyb0RvYy54bWxQSwECLQAUAAYACAAA&#10;ACEACDQQYNkAAAAHAQAADwAAAAAAAAAAAAAAAABzBAAAZHJzL2Rvd25yZXYueG1sUEsFBgAAAAAE&#10;AAQA8wAAAHkFAAAAAA==&#10;"/>
              </w:pic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โดยการตั้งโจทย์ปัญหาประยุกต์ ทดสอบหลังเรียนในแต่ละบท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-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Pr="005C420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</w:tr>
      <w:tr w:rsidR="00F114DA" w:rsidRPr="00EE12A4" w:rsidTr="005C4205">
        <w:tc>
          <w:tcPr>
            <w:tcW w:w="10080" w:type="dxa"/>
            <w:gridSpan w:val="3"/>
          </w:tcPr>
          <w:p w:rsidR="00F114DA" w:rsidRPr="005C4205" w:rsidRDefault="00F114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4.1 มีความรับผิดชอบต่องานที่ได้รับมอบหมาย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4.2 ร่วมทำงานกลุ่มได้อย่างมีความสุข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4.3 มีส่วนร่วมในการทำงานกลุ่มอย่างเต็มความสามารถ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noProof/>
                <w:lang w:bidi="th-TH"/>
              </w:rPr>
              <w:pict>
                <v:shape id="AutoShape 53" o:spid="_x0000_s1043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BVe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w0iS&#10;Dkb0dHQqZEb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ekwVXhkCAAA2BAAADgAAAAAAAAAAAAAAAAAuAgAAZHJzL2Uyb0RvYy54bWxQSwECLQAUAAYACAAA&#10;ACEACDQQYNkAAAAHAQAADwAAAAAAAAAAAAAAAABzBAAAZHJzL2Rvd25yZXYueG1sUEsFBgAAAAAE&#10;AAQA8wAAAHkFAAAAAA==&#10;"/>
              </w:pic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ประเมินผลสัมฤทธิ์ของงานที่ได้รับมอบหมาย 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ประเมินจากการสังเกตพฤติกรรมระหว่างทำกิจกรรมกลุ่ม</w:t>
            </w:r>
          </w:p>
          <w:p w:rsidR="00F114DA" w:rsidRPr="005C4205" w:rsidRDefault="00F114DA" w:rsidP="005C42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ประเมินจากการสังเกตพฤติกรรมการโต้ตอบ สนทนาระหว่างเพื่อนคู่คิด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F114DA" w:rsidRPr="00EE12A4" w:rsidTr="005C4205">
        <w:tc>
          <w:tcPr>
            <w:tcW w:w="10080" w:type="dxa"/>
            <w:gridSpan w:val="3"/>
          </w:tcPr>
          <w:p w:rsidR="00F114DA" w:rsidRPr="005C4205" w:rsidRDefault="00F114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114DA" w:rsidRPr="005C4205" w:rsidRDefault="00F114DA" w:rsidP="005C42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114DA" w:rsidRPr="00EE12A4" w:rsidTr="005C4205">
        <w:tc>
          <w:tcPr>
            <w:tcW w:w="3360" w:type="dxa"/>
          </w:tcPr>
          <w:p w:rsidR="00F114DA" w:rsidRPr="005C4205" w:rsidRDefault="00F114DA" w:rsidP="005C4205">
            <w:pPr>
              <w:pStyle w:val="Heading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5.1 มีทักษะการคิดคำนวณ วิเคราะห์ และแก้โจทย์ที่เกี่ยวกับเนื้อหาวิชา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5.2 มีความสามารถเลือกใช้ทักษะทางภาษา และรูปแบบการสื่อสารที่เหมาะสม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5.3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5.4 มีความสามารถในการค้นคว้า หาความรู้ทางด้านวิชาการด้วยตนเอง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noProof/>
                <w:lang w:bidi="th-TH"/>
              </w:rPr>
              <w:pict>
                <v:shape id="AutoShape 54" o:spid="_x0000_s1044" type="#_x0000_t32" style="position:absolute;margin-left:43.5pt;margin-top:14.45pt;width:0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o6+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Lae&#10;jr4XAgAANgQAAA4AAAAAAAAAAAAAAAAALgIAAGRycy9lMm9Eb2MueG1sUEsBAi0AFAAGAAgAAAAh&#10;AAg0EGDZAAAABwEAAA8AAAAAAAAAAAAAAAAAcQQAAGRycy9kb3ducmV2LnhtbFBLBQYAAAAABAAE&#10;APMAAAB3BQAAAAA=&#10;"/>
              </w:pic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มอบหมายงานที่ต้องสืบค้น จัดการ และนำเสนอข้อมูล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5C420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ทำรายงานเป็นกลุ่ม</w:t>
            </w:r>
            <w:r w:rsidRPr="005C420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ประเมินจากผลรายงานที่มอบหมาย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C42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ประเมินจากการสังเกตพฤติกรรมในระหว่างเรียน</w:t>
            </w:r>
          </w:p>
          <w:p w:rsidR="00F114DA" w:rsidRPr="005C4205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F114DA" w:rsidRPr="00EE12A4" w:rsidRDefault="00F114DA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114DA" w:rsidRPr="00EE12A4" w:rsidRDefault="00F114DA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F114DA" w:rsidRPr="00EE12A4" w:rsidRDefault="00F114DA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C4160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มีการนำความรู้และประสบการณ์จากผลงานวิจัยมาใช้ในการพัฒนาการเรียนการสอนโดยมีการดำเนินการ  </w:t>
      </w:r>
    </w:p>
    <w:p w:rsidR="00F114DA" w:rsidRPr="00EE12A4" w:rsidRDefault="00F114DA" w:rsidP="00C4160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ดังนี้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C4160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C41603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มีการนำความรู้และประสบการณ์จากการทำนุบำรุงศิลปวัฒนธรรม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มาใช้ในการพัฒนาการเรียนการสอนโดยมีการดำเนินการ ดังนี้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F114DA" w:rsidRDefault="00F114DA" w:rsidP="002F03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มี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 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ในการประกอบการเรียนการสอน ดังนี้</w:t>
      </w:r>
    </w:p>
    <w:p w:rsidR="00F114DA" w:rsidRPr="00A57BF1" w:rsidRDefault="00F114DA" w:rsidP="00D361B3">
      <w:pPr>
        <w:pStyle w:val="ListParagraph"/>
        <w:numPr>
          <w:ilvl w:val="0"/>
          <w:numId w:val="10"/>
        </w:numPr>
        <w:jc w:val="thaiDistribute"/>
        <w:rPr>
          <w:rFonts w:ascii="TH Niramit AS" w:hAnsi="TH Niramit AS" w:cs="TH Niramit AS"/>
          <w:sz w:val="28"/>
        </w:rPr>
      </w:pPr>
      <w:r w:rsidRPr="00A57BF1">
        <w:rPr>
          <w:rFonts w:ascii="TH Niramit AS" w:hAnsi="TH Niramit AS" w:cs="TH Niramit AS"/>
          <w:sz w:val="28"/>
        </w:rPr>
        <w:t>Mathematicals for Business and Soc</w:t>
      </w:r>
      <w:r>
        <w:rPr>
          <w:rFonts w:ascii="TH Niramit AS" w:hAnsi="TH Niramit AS" w:cs="TH Niramit AS"/>
          <w:sz w:val="28"/>
        </w:rPr>
        <w:t>ial Science an Applied Approach</w:t>
      </w:r>
      <w:bookmarkStart w:id="0" w:name="_GoBack"/>
      <w:bookmarkEnd w:id="0"/>
      <w:r>
        <w:rPr>
          <w:rFonts w:ascii="TH Niramit AS" w:hAnsi="TH Niramit AS" w:cs="TH Niramit AS"/>
          <w:sz w:val="28"/>
        </w:rPr>
        <w:t xml:space="preserve">.  </w:t>
      </w:r>
      <w:r w:rsidRPr="00A57BF1">
        <w:rPr>
          <w:rFonts w:ascii="TH Niramit AS" w:hAnsi="TH Niramit AS" w:cs="TH Niramit AS"/>
          <w:sz w:val="28"/>
        </w:rPr>
        <w:t>Abe Mizrahi and Michael Sullivan john wiley</w:t>
      </w:r>
      <w:r>
        <w:rPr>
          <w:rFonts w:ascii="TH Niramit AS" w:hAnsi="TH Niramit AS" w:cs="TH Niramit AS"/>
          <w:sz w:val="28"/>
        </w:rPr>
        <w:t xml:space="preserve"> </w:t>
      </w:r>
      <w:r w:rsidRPr="00A57BF1">
        <w:rPr>
          <w:rFonts w:ascii="TH Niramit AS" w:hAnsi="TH Niramit AS" w:cs="TH Niramit AS"/>
          <w:sz w:val="28"/>
        </w:rPr>
        <w:t>&amp;</w:t>
      </w:r>
      <w:r>
        <w:rPr>
          <w:rFonts w:ascii="TH Niramit AS" w:hAnsi="TH Niramit AS" w:cs="TH Niramit AS"/>
          <w:sz w:val="28"/>
        </w:rPr>
        <w:t xml:space="preserve"> </w:t>
      </w:r>
      <w:r w:rsidRPr="00A57BF1">
        <w:rPr>
          <w:rFonts w:ascii="TH Niramit AS" w:hAnsi="TH Niramit AS" w:cs="TH Niramit AS"/>
          <w:sz w:val="28"/>
        </w:rPr>
        <w:t>sons</w:t>
      </w:r>
      <w:r>
        <w:rPr>
          <w:rFonts w:ascii="TH Niramit AS" w:hAnsi="TH Niramit AS" w:cs="TH Niramit AS"/>
          <w:sz w:val="28"/>
        </w:rPr>
        <w:t>,</w:t>
      </w:r>
      <w:r w:rsidRPr="00A57BF1">
        <w:rPr>
          <w:rFonts w:ascii="TH Niramit AS" w:hAnsi="TH Niramit AS" w:cs="TH Niramit AS"/>
          <w:sz w:val="28"/>
        </w:rPr>
        <w:t xml:space="preserve"> 1988.</w:t>
      </w:r>
    </w:p>
    <w:p w:rsidR="00F114DA" w:rsidRPr="00A57BF1" w:rsidRDefault="00F114DA" w:rsidP="00D361B3">
      <w:pPr>
        <w:pStyle w:val="ListParagraph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7BF1">
        <w:rPr>
          <w:rFonts w:ascii="TH Niramit AS" w:hAnsi="TH Niramit AS" w:cs="TH Niramit AS"/>
          <w:sz w:val="28"/>
        </w:rPr>
        <w:t>Introduction Mathematical Analysis for Business, Economics, and t</w:t>
      </w:r>
      <w:r>
        <w:rPr>
          <w:rFonts w:ascii="TH Niramit AS" w:hAnsi="TH Niramit AS" w:cs="TH Niramit AS"/>
          <w:sz w:val="28"/>
        </w:rPr>
        <w:t xml:space="preserve">he life and social sciences. </w:t>
      </w:r>
      <w:r w:rsidRPr="00A57BF1">
        <w:rPr>
          <w:rFonts w:ascii="TH Niramit AS" w:hAnsi="TH Niramit AS" w:cs="TH Niramit AS"/>
          <w:sz w:val="28"/>
        </w:rPr>
        <w:t>Emest F. HhAEUSSLER, Jr. and Richard S. Paul Prentice-Hall</w:t>
      </w:r>
      <w:r>
        <w:rPr>
          <w:rFonts w:ascii="TH Niramit AS" w:hAnsi="TH Niramit AS" w:cs="TH Niramit AS"/>
          <w:sz w:val="28"/>
        </w:rPr>
        <w:t>,</w:t>
      </w:r>
      <w:r w:rsidRPr="00A57BF1">
        <w:rPr>
          <w:rFonts w:ascii="TH Niramit AS" w:hAnsi="TH Niramit AS" w:cs="TH Niramit AS"/>
          <w:sz w:val="28"/>
        </w:rPr>
        <w:t xml:space="preserve"> 1990.</w:t>
      </w:r>
    </w:p>
    <w:p w:rsidR="00F114DA" w:rsidRPr="00EE12A4" w:rsidRDefault="00F114DA" w:rsidP="00C41603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มีการนำความรู้และประสบการณ์จากการนำการบรรยาย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B563B2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Default="00F114DA" w:rsidP="00C4160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มีการนำความรู้และประสบการณ์จากการดูงาน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มาใช้ในการพัฒนาการเรียนการสอนโดยมีการดำเนินการ ดังนี้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F114DA" w:rsidRPr="00EE12A4" w:rsidRDefault="00F114DA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F114DA" w:rsidRPr="00EE12A4" w:rsidRDefault="00F114DA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F114DA" w:rsidRPr="00EE12A4">
        <w:trPr>
          <w:cantSplit/>
        </w:trPr>
        <w:tc>
          <w:tcPr>
            <w:tcW w:w="9900" w:type="dxa"/>
            <w:gridSpan w:val="11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</w:tcPr>
          <w:p w:rsidR="00F114DA" w:rsidRPr="00EE12A4" w:rsidRDefault="00F114DA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ab/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ทบทวนชนิดของฟังก์ชัน</w:t>
            </w:r>
            <w:r w:rsidRPr="00EE12A4">
              <w:rPr>
                <w:rFonts w:ascii="TH SarabunPSK" w:hAnsi="TH SarabunPSK" w:cs="TH SarabunPSK"/>
                <w:sz w:val="28"/>
                <w:szCs w:val="28"/>
              </w:rPr>
              <w:tab/>
            </w:r>
            <w:r w:rsidRPr="00EE12A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CC36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CC36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260" w:type="dxa"/>
            <w:gridSpan w:val="2"/>
          </w:tcPr>
          <w:p w:rsidR="00F114DA" w:rsidRPr="00565638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565638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075CBD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075CBD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075CBD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075CBD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075CBD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075CBD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ab/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ลิมิตและความต่อเนื่อง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   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ของฟังก์ชัน</w:t>
            </w:r>
          </w:p>
          <w:p w:rsidR="00F114DA" w:rsidRPr="00EE12A4" w:rsidRDefault="00F114DA" w:rsidP="00D361B3">
            <w:pPr>
              <w:numPr>
                <w:ilvl w:val="1"/>
                <w:numId w:val="2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ความหมายของลิมิตของฟังก์ชัน</w:t>
            </w:r>
          </w:p>
          <w:p w:rsidR="00F114DA" w:rsidRPr="00EE12A4" w:rsidRDefault="00F114DA" w:rsidP="00D361B3">
            <w:pPr>
              <w:numPr>
                <w:ilvl w:val="1"/>
                <w:numId w:val="2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ทฤษฏีบทเบื้องต้นเกี่ยวกับลิมิต</w:t>
            </w:r>
          </w:p>
          <w:p w:rsidR="00F114DA" w:rsidRPr="00EE12A4" w:rsidRDefault="00F114DA" w:rsidP="00D361B3">
            <w:pPr>
              <w:numPr>
                <w:ilvl w:val="1"/>
                <w:numId w:val="2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การหาค่าลิมิต ลิมิตค่าอนันต์และลิมิตที่ค่าอนันต์</w:t>
            </w:r>
          </w:p>
          <w:p w:rsidR="00F114DA" w:rsidRPr="00EE12A4" w:rsidRDefault="00F114DA" w:rsidP="00D361B3">
            <w:pPr>
              <w:numPr>
                <w:ilvl w:val="1"/>
                <w:numId w:val="2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ความต่อเนื่องของฟังก์ชัน</w:t>
            </w: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565638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565638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565638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565638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565638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565638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ab/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อนุพันธ์ของฟังก์ชัน</w:t>
            </w:r>
          </w:p>
          <w:p w:rsidR="00F114DA" w:rsidRPr="00EE12A4" w:rsidRDefault="00F114DA" w:rsidP="00D361B3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ความหมายของอนุพันธ์</w:t>
            </w:r>
          </w:p>
          <w:p w:rsidR="00F114DA" w:rsidRPr="00EE12A4" w:rsidRDefault="00F114DA" w:rsidP="00D361B3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การหาอนุพันธ์โดยใช้สูตรของฟังก์ชันพีชคณิต ฟังก์ชันลอการิทึม และฟังก์ชันชี้กำลัง</w:t>
            </w:r>
          </w:p>
          <w:p w:rsidR="00F114DA" w:rsidRPr="00EE12A4" w:rsidRDefault="00F114DA" w:rsidP="00D361B3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กฎลูกโซ่</w:t>
            </w:r>
          </w:p>
          <w:p w:rsidR="00F114DA" w:rsidRPr="00EE12A4" w:rsidRDefault="00F114DA" w:rsidP="00D361B3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การหาอนุพันธ์ของฟังก์ชันที่นิยามโดยปริยาย</w:t>
            </w:r>
          </w:p>
          <w:p w:rsidR="00F114DA" w:rsidRPr="00EE12A4" w:rsidRDefault="00F114DA" w:rsidP="00D361B3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อนุพันธ์อันดับสูง</w:t>
            </w:r>
          </w:p>
          <w:p w:rsidR="00F114DA" w:rsidRPr="00EE12A4" w:rsidRDefault="00F114DA" w:rsidP="00D361B3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รูปแบบไม่กำหนดและกฏของโลปิตาล</w:t>
            </w:r>
          </w:p>
        </w:tc>
        <w:tc>
          <w:tcPr>
            <w:tcW w:w="1080" w:type="dxa"/>
          </w:tcPr>
          <w:p w:rsidR="00F114DA" w:rsidRPr="00EE12A4" w:rsidRDefault="00F114D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7A4D43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 </w:t>
            </w:r>
            <w:r w:rsidRPr="00EE12A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การวิเคราะห์ค่าสุดขีด</w:t>
            </w:r>
          </w:p>
          <w:p w:rsidR="00F114DA" w:rsidRPr="00EE12A4" w:rsidRDefault="00F114DA" w:rsidP="00D361B3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ค่าสุดขีด</w:t>
            </w:r>
          </w:p>
          <w:p w:rsidR="00F114DA" w:rsidRPr="00EE12A4" w:rsidRDefault="00F114DA" w:rsidP="00D361B3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ทฤษฏีบทค่าเฉลี่ยสำหรับอนุพันธ์และการประยุกต์</w:t>
            </w:r>
          </w:p>
          <w:p w:rsidR="00F114DA" w:rsidRPr="00EE12A4" w:rsidRDefault="00F114DA" w:rsidP="00D361B3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ความเว้าของเส้นโค้งและการเขียนกราฟของเส้นโค้ง</w:t>
            </w:r>
          </w:p>
          <w:p w:rsidR="00F114DA" w:rsidRPr="00EE12A4" w:rsidRDefault="00F114DA" w:rsidP="00D361B3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การหารายได้สูงสุดและต้นทุนการผลิตต่ำสุด</w:t>
            </w:r>
          </w:p>
          <w:p w:rsidR="00F114DA" w:rsidRPr="00EE12A4" w:rsidRDefault="00F114DA" w:rsidP="00D361B3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การวิเคราะห์การผลิตโดยหลักการว่าด้วยจำนวนหน่วยสุดท้าย</w:t>
            </w: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EE12A4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การอินทิเกรต</w:t>
            </w:r>
          </w:p>
          <w:p w:rsidR="00F114DA" w:rsidRPr="00EE12A4" w:rsidRDefault="00F114DA" w:rsidP="00D361B3">
            <w:pPr>
              <w:numPr>
                <w:ilvl w:val="1"/>
                <w:numId w:val="5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ปฏิยานุพันธ์และอินทิกรัลไม่จำกัดเขต</w:t>
            </w:r>
          </w:p>
          <w:p w:rsidR="00F114DA" w:rsidRPr="00EE12A4" w:rsidRDefault="00F114DA" w:rsidP="00D361B3">
            <w:pPr>
              <w:numPr>
                <w:ilvl w:val="1"/>
                <w:numId w:val="5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การอินทิเกรต โดยการใช้สูตรของฟังก์ชันพีชคณิตและฟังก์ชันชี้กำลัง</w:t>
            </w:r>
          </w:p>
          <w:p w:rsidR="00F114DA" w:rsidRPr="00EE12A4" w:rsidRDefault="00F114DA" w:rsidP="00D361B3">
            <w:pPr>
              <w:numPr>
                <w:ilvl w:val="1"/>
                <w:numId w:val="5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การอินทิเกรตโดยการเปลี่ยนตัวแปร</w:t>
            </w:r>
          </w:p>
          <w:p w:rsidR="00F114DA" w:rsidRPr="00EE12A4" w:rsidRDefault="00F114DA" w:rsidP="00D361B3">
            <w:pPr>
              <w:numPr>
                <w:ilvl w:val="1"/>
                <w:numId w:val="5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อินทิกรัลจำกัดเขต</w:t>
            </w:r>
          </w:p>
          <w:p w:rsidR="00F114DA" w:rsidRPr="00EE12A4" w:rsidRDefault="00F114DA" w:rsidP="00D361B3">
            <w:pPr>
              <w:numPr>
                <w:ilvl w:val="1"/>
                <w:numId w:val="5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พื้นที่ระหว่างส้นโค้ง</w:t>
            </w: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EE12A4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เทคนิคการอินทิเกรต</w:t>
            </w:r>
          </w:p>
          <w:p w:rsidR="00F114DA" w:rsidRPr="00EE12A4" w:rsidRDefault="00F114DA" w:rsidP="00D361B3">
            <w:pPr>
              <w:numPr>
                <w:ilvl w:val="1"/>
                <w:numId w:val="6"/>
              </w:numPr>
              <w:tabs>
                <w:tab w:val="clear" w:pos="1800"/>
                <w:tab w:val="num" w:pos="252"/>
              </w:tabs>
              <w:ind w:left="252"/>
              <w:rPr>
                <w:rFonts w:ascii="TH SarabunPSK" w:hAnsi="TH SarabunPSK" w:cs="TH SarabunPSK"/>
                <w:sz w:val="28"/>
                <w:szCs w:val="28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อินทิเกรตทีละส่วน</w:t>
            </w:r>
          </w:p>
          <w:p w:rsidR="00F114DA" w:rsidRPr="00EE12A4" w:rsidRDefault="00F114DA" w:rsidP="00D361B3">
            <w:pPr>
              <w:numPr>
                <w:ilvl w:val="1"/>
                <w:numId w:val="6"/>
              </w:numPr>
              <w:tabs>
                <w:tab w:val="clear" w:pos="1800"/>
                <w:tab w:val="num" w:pos="252"/>
              </w:tabs>
              <w:ind w:left="25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การอินทิเกรตโดยการแยกเป็นเศษส่วนย่อย</w:t>
            </w: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26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EE12A4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1080" w:type="dxa"/>
            <w:gridSpan w:val="2"/>
          </w:tcPr>
          <w:p w:rsidR="00F114DA" w:rsidRPr="00EE12A4" w:rsidRDefault="00F114DA" w:rsidP="00075CB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7</w:t>
            </w:r>
            <w:r w:rsidRPr="00EE12A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อินทิกรัลไม่ตรงแบบ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7.1  อินทิกรัลไม่ตรงแบบชนิดที่หนึ่ง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7.2  อินทิกรัลไม่ตรงแบบชนิดที่สอง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7.3 อินทิกรัลไม่ตรงแบบชนิดที่สาม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F114DA" w:rsidRPr="00EE12A4" w:rsidRDefault="00F114D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260" w:type="dxa"/>
            <w:gridSpan w:val="2"/>
          </w:tcPr>
          <w:p w:rsidR="00F114DA" w:rsidRPr="00565638" w:rsidRDefault="00F114DA" w:rsidP="00B9285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Visualizer</w:t>
            </w:r>
          </w:p>
          <w:p w:rsidR="00F114DA" w:rsidRPr="00EE12A4" w:rsidRDefault="00F114DA" w:rsidP="00B928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</w:tcPr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ผ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ศ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จินตนา จูมวงษ์</w:t>
            </w:r>
            <w:r w:rsidRPr="00407751">
              <w:rPr>
                <w:rFonts w:ascii="TH SarabunPSK" w:hAnsi="TH SarabunPSK" w:cs="TH SarabunPSK"/>
                <w:shd w:val="clear" w:color="auto" w:fill="FFFFFF"/>
                <w:lang w:bidi="th-TH"/>
              </w:rPr>
              <w:t xml:space="preserve">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อ.พิลาศลักษณ์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ศรแก้ว 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อ.ดร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</w:rPr>
              <w:t>.</w:t>
            </w:r>
            <w:r w:rsidRPr="00407751"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ปริศญารัตณ์ สังกะเพศ</w:t>
            </w: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 </w:t>
            </w:r>
          </w:p>
          <w:p w:rsidR="00F114DA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 xml:space="preserve">อ.ดร. จีรวรรณ </w:t>
            </w:r>
          </w:p>
          <w:p w:rsidR="00F114DA" w:rsidRPr="00407751" w:rsidRDefault="00F114DA" w:rsidP="007A4D43">
            <w:pPr>
              <w:rPr>
                <w:rFonts w:ascii="TH SarabunPSK" w:hAnsi="TH SarabunPSK" w:cs="TH SarabunPSK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/>
                <w:shd w:val="clear" w:color="auto" w:fill="FFFFFF"/>
                <w:cs/>
                <w:lang w:bidi="th-TH"/>
              </w:rPr>
              <w:t>แซ่เล้า</w:t>
            </w:r>
            <w:r w:rsidRPr="00407751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114DA" w:rsidRPr="00EE12A4">
        <w:trPr>
          <w:cantSplit/>
        </w:trPr>
        <w:tc>
          <w:tcPr>
            <w:tcW w:w="9900" w:type="dxa"/>
            <w:gridSpan w:val="11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F114DA" w:rsidRPr="00EE12A4">
        <w:tc>
          <w:tcPr>
            <w:tcW w:w="9900" w:type="dxa"/>
            <w:gridSpan w:val="11"/>
          </w:tcPr>
          <w:p w:rsidR="00F114DA" w:rsidRPr="00EE12A4" w:rsidRDefault="00F114DA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F114DA" w:rsidRPr="00EE12A4">
        <w:trPr>
          <w:trHeight w:val="1097"/>
        </w:trPr>
        <w:tc>
          <w:tcPr>
            <w:tcW w:w="720" w:type="dxa"/>
            <w:vAlign w:val="center"/>
          </w:tcPr>
          <w:p w:rsidR="00F114DA" w:rsidRPr="00EE12A4" w:rsidRDefault="00F114D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vAlign w:val="center"/>
          </w:tcPr>
          <w:p w:rsidR="00F114DA" w:rsidRPr="00EE12A4" w:rsidRDefault="00F114D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vAlign w:val="center"/>
          </w:tcPr>
          <w:p w:rsidR="00F114DA" w:rsidRPr="00EE12A4" w:rsidRDefault="00F114D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E12A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vAlign w:val="center"/>
          </w:tcPr>
          <w:p w:rsidR="00F114DA" w:rsidRPr="00EE12A4" w:rsidRDefault="00F114D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vAlign w:val="center"/>
          </w:tcPr>
          <w:p w:rsidR="00F114DA" w:rsidRPr="00EE12A4" w:rsidRDefault="00F114D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14DA" w:rsidRPr="00EE12A4" w:rsidTr="00075CBD">
        <w:trPr>
          <w:trHeight w:val="685"/>
        </w:trPr>
        <w:tc>
          <w:tcPr>
            <w:tcW w:w="720" w:type="dxa"/>
            <w:vAlign w:val="center"/>
          </w:tcPr>
          <w:p w:rsidR="00F114DA" w:rsidRPr="00EE12A4" w:rsidRDefault="00F114D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</w:tcPr>
          <w:p w:rsidR="00F114DA" w:rsidRPr="00EE12A4" w:rsidRDefault="00F114DA" w:rsidP="00D361B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ซื่อสัตย์ เสียสละ มีน้ำใจ</w:t>
            </w:r>
          </w:p>
          <w:p w:rsidR="00F114DA" w:rsidRPr="00EE12A4" w:rsidRDefault="00F114DA" w:rsidP="00D361B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วินัย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 มีความรับผิดชอบต่อตนเองในการเข้าชั้นเรียน ตั้งใจเรียน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ตรวจสอบเวลาเรียน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มีคะแนนเข้าชั้นเรียน</w:t>
            </w: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1-6</w:t>
            </w: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F114DA" w:rsidRPr="00EE12A4" w:rsidTr="00075CBD">
        <w:trPr>
          <w:trHeight w:val="260"/>
        </w:trPr>
        <w:tc>
          <w:tcPr>
            <w:tcW w:w="720" w:type="dxa"/>
            <w:vAlign w:val="center"/>
          </w:tcPr>
          <w:p w:rsidR="00F114DA" w:rsidRPr="00EE12A4" w:rsidRDefault="00F114D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</w:tcPr>
          <w:p w:rsidR="00F114DA" w:rsidRPr="00EE12A4" w:rsidRDefault="00F114DA" w:rsidP="0004021A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ลิมิตและความต่อเนื่องของฟังก์ชัน อนุพันธ์ของฟังก์ชัน การวิเคราะห์ค่าสุดขีด  การอินทิเกรตและเทคนิคการอินทิเกรต อินทิกรัลไม่ตรงแบบและการประยุกต์</w:t>
            </w:r>
          </w:p>
          <w:p w:rsidR="00F114DA" w:rsidRPr="00EE12A4" w:rsidRDefault="00F114DA" w:rsidP="00075CBD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4. สามารถนำความรู้ที่ได้ไปประยุกต์ใช้ในทางบริหารธุรกิจ และเศรษฐศาสตร์ได้</w:t>
            </w:r>
          </w:p>
        </w:tc>
        <w:tc>
          <w:tcPr>
            <w:tcW w:w="288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ทดสอบระหว่างเรียน และหลังเรียน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สอบกลางภาค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สอบปลายภาค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1-6</w:t>
            </w: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8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แบ่งเป็น</w:t>
            </w: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1-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40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40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114DA" w:rsidRPr="00EE12A4" w:rsidTr="00075CBD">
        <w:trPr>
          <w:trHeight w:val="260"/>
        </w:trPr>
        <w:tc>
          <w:tcPr>
            <w:tcW w:w="720" w:type="dxa"/>
            <w:vAlign w:val="center"/>
          </w:tcPr>
          <w:p w:rsidR="00F114DA" w:rsidRPr="00EE12A4" w:rsidRDefault="00F114D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6.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Pr="00EE12A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</w:p>
        </w:tc>
        <w:tc>
          <w:tcPr>
            <w:tcW w:w="288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การตอบคำถาม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การสังเกตพฤติกรรมระหว่างการทำงานกลุ่ม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ดูผลงานกลุ่ม และแบบฝึกหัดที่มอบหมายไป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1-6</w:t>
            </w:r>
          </w:p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F114DA" w:rsidRPr="00EE12A4" w:rsidTr="00075CBD">
        <w:trPr>
          <w:trHeight w:val="260"/>
        </w:trPr>
        <w:tc>
          <w:tcPr>
            <w:tcW w:w="720" w:type="dxa"/>
            <w:vAlign w:val="center"/>
          </w:tcPr>
          <w:p w:rsidR="00F114DA" w:rsidRPr="00EE12A4" w:rsidRDefault="00F114D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7. มีความรับผิดชอบต่องานที่ได้รับมอบหมาย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8. ร่วมทำงานกลุ่มได้อย่างมีความสุข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9. มีส่วนร่วมในการทำงานกลุ่มอย่างเต็มความสามารถ</w:t>
            </w:r>
          </w:p>
        </w:tc>
        <w:tc>
          <w:tcPr>
            <w:tcW w:w="288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ประเมินผลสัมฤทธิ์ของงานที่ได้รับมอบหมาย 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การสังเกตพฤติกรรมระหว่างทำกิจกรรมกลุ่ม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การสังเกตพฤติกรรมการโต้ตอบ สนทนาระหว่างเพื่อนคู่คิด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1-6</w:t>
            </w: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F114DA" w:rsidRPr="00EE12A4" w:rsidTr="00075CBD">
        <w:trPr>
          <w:trHeight w:val="260"/>
        </w:trPr>
        <w:tc>
          <w:tcPr>
            <w:tcW w:w="720" w:type="dxa"/>
            <w:vAlign w:val="center"/>
          </w:tcPr>
          <w:p w:rsidR="00F114DA" w:rsidRPr="00EE12A4" w:rsidRDefault="00F114D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</w:tcPr>
          <w:p w:rsidR="00F114DA" w:rsidRPr="00EE12A4" w:rsidRDefault="00F114DA" w:rsidP="00075CBD">
            <w:pPr>
              <w:pStyle w:val="Heading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10. มีทักษะการคิดคำนวณ วิเคราะห์ และแก้โจทย์ที่เกี่ยวกับเนื้อหาวิชา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11. มีความสามารถเลือกใช้ทักษะทางภาษา และรูปแบบการสื่อสารที่เหมาะสม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12.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13. มีความสามารถในการค้นคว้า หาความรู้ทางด้านวิชาการด้วยตนเอง</w:t>
            </w:r>
          </w:p>
        </w:tc>
        <w:tc>
          <w:tcPr>
            <w:tcW w:w="2880" w:type="dxa"/>
            <w:gridSpan w:val="3"/>
          </w:tcPr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ประเมินผลงานที่มอบหมาย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(สอบท้ายบท)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ประเมินจากการสังเกตพฤติกรรมในระหว่างเรียน</w:t>
            </w:r>
          </w:p>
          <w:p w:rsidR="00F114DA" w:rsidRPr="00EE12A4" w:rsidRDefault="00F114DA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1-6</w:t>
            </w:r>
          </w:p>
        </w:tc>
        <w:tc>
          <w:tcPr>
            <w:tcW w:w="1980" w:type="dxa"/>
            <w:gridSpan w:val="2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F114DA" w:rsidRPr="00EE12A4">
        <w:tc>
          <w:tcPr>
            <w:tcW w:w="9900" w:type="dxa"/>
            <w:gridSpan w:val="11"/>
          </w:tcPr>
          <w:p w:rsidR="00F114DA" w:rsidRPr="00EE12A4" w:rsidRDefault="00F114DA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114DA" w:rsidRPr="00EE12A4">
        <w:trPr>
          <w:trHeight w:val="260"/>
        </w:trPr>
        <w:tc>
          <w:tcPr>
            <w:tcW w:w="1260" w:type="dxa"/>
            <w:gridSpan w:val="3"/>
            <w:tcBorders>
              <w:bottom w:val="nil"/>
              <w:right w:val="nil"/>
            </w:tcBorders>
            <w:vAlign w:val="center"/>
          </w:tcPr>
          <w:p w:rsidR="00F114DA" w:rsidRPr="00EE12A4" w:rsidRDefault="00F114DA" w:rsidP="00075C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0 %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left w:val="nil"/>
              <w:bottom w:val="nil"/>
              <w:righ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40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F114DA" w:rsidRPr="00EE12A4">
        <w:trPr>
          <w:trHeight w:val="260"/>
        </w:trPr>
        <w:tc>
          <w:tcPr>
            <w:tcW w:w="1260" w:type="dxa"/>
            <w:gridSpan w:val="3"/>
            <w:tcBorders>
              <w:top w:val="nil"/>
              <w:right w:val="nil"/>
            </w:tcBorders>
            <w:vAlign w:val="center"/>
          </w:tcPr>
          <w:p w:rsidR="00F114DA" w:rsidRPr="00EE12A4" w:rsidRDefault="00F114DA" w:rsidP="006C52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</w:tcBorders>
          </w:tcPr>
          <w:p w:rsidR="00F114DA" w:rsidRPr="00EE12A4" w:rsidRDefault="00F114DA" w:rsidP="00075CB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F114DA" w:rsidRPr="00EE12A4" w:rsidRDefault="00F114DA" w:rsidP="004D7357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F114DA" w:rsidRPr="00EE12A4" w:rsidRDefault="00F114DA" w:rsidP="00D361B3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เอกสารประกอบการสอนวิชา คศ 105  โดย ผศ.จินตนา จูมวงษ์ และ อ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.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ดร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.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ปริศญารัตณ์ สังกะเพศ</w:t>
            </w:r>
          </w:p>
          <w:p w:rsidR="00F114DA" w:rsidRPr="00EE12A4" w:rsidRDefault="00F114DA" w:rsidP="00D361B3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ชลลดา หลวงพิทักษ์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 2549.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คณิตศาสตร์และสถิติสำหรับเศรษฐศาสตร์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สำนักพิมพ์มหาวิทยาลัยเกษตรศาสตร์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F114DA" w:rsidRPr="00EE12A4" w:rsidRDefault="00F114DA" w:rsidP="00D361B3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ชัยฤกษ์ กลางพิมาย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2548.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คณิตศาสตร์ธุรกิจ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โรงพิมพ์มหาวิทยาลัยธุรกิจบัณฑิตย์</w:t>
            </w:r>
          </w:p>
        </w:tc>
      </w:tr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F114DA" w:rsidRPr="00EE12A4" w:rsidRDefault="00F114DA" w:rsidP="007A58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ยุวรีย์ พันธ์กล้า และ ผศ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กฤษณะ เนียมมณี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2540.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แคลคูลัสสำหรับธุรกิจ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:rsidR="00F114DA" w:rsidRPr="00EE12A4" w:rsidRDefault="00F114DA" w:rsidP="007A58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พิทักษ์การพิมพ์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F114DA" w:rsidRPr="00EE12A4" w:rsidDel="00AB27AB" w:rsidRDefault="00F114DA" w:rsidP="007A588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  </w:t>
            </w:r>
            <w:hyperlink r:id="rId7" w:history="1">
              <w:r w:rsidRPr="00EE12A4">
                <w:rPr>
                  <w:rStyle w:val="Hyperlink"/>
                  <w:rFonts w:ascii="TH SarabunPSK" w:hAnsi="TH SarabunPSK" w:cs="TH SarabunPSK"/>
                  <w:i/>
                  <w:iCs/>
                  <w:sz w:val="32"/>
                  <w:szCs w:val="32"/>
                  <w:lang w:bidi="th-TH"/>
                </w:rPr>
                <w:t>http://w</w:t>
              </w:r>
            </w:hyperlink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ww.math.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mju.ac.th</w:t>
            </w:r>
          </w:p>
        </w:tc>
      </w:tr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F114DA" w:rsidRPr="00EE12A4" w:rsidRDefault="00F114DA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ไม่มี</w:t>
            </w:r>
          </w:p>
        </w:tc>
      </w:tr>
      <w:tr w:rsidR="00F114DA" w:rsidRPr="00EE12A4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left w:val="nil"/>
            </w:tcBorders>
          </w:tcPr>
          <w:p w:rsidR="00F114DA" w:rsidRPr="00EE12A4" w:rsidRDefault="00F114D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F114DA" w:rsidRPr="00EE12A4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left w:val="nil"/>
            </w:tcBorders>
          </w:tcPr>
          <w:p w:rsidR="00F114DA" w:rsidRPr="00EE12A4" w:rsidRDefault="00F114D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F114DA" w:rsidRPr="00EE12A4" w:rsidRDefault="00F114DA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F114DA" w:rsidRPr="00EE12A4">
        <w:tc>
          <w:tcPr>
            <w:tcW w:w="330" w:type="dxa"/>
            <w:tcBorders>
              <w:right w:val="nil"/>
            </w:tcBorders>
          </w:tcPr>
          <w:p w:rsidR="00F114DA" w:rsidRPr="00EE12A4" w:rsidRDefault="00F114DA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left w:val="nil"/>
            </w:tcBorders>
          </w:tcPr>
          <w:p w:rsidR="00F114DA" w:rsidRPr="00EE12A4" w:rsidRDefault="00F114D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F114DA" w:rsidRPr="00EE12A4" w:rsidRDefault="00F114DA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F114DA" w:rsidRPr="00AD3577" w:rsidRDefault="00F114DA" w:rsidP="00AD357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มีการแนะนำให้นักศึกษาใช้ ค้นคว้าเพิ่มเติมจาก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</w:tc>
      </w:tr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F114DA" w:rsidRPr="00EE12A4" w:rsidRDefault="00F114DA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F114DA" w:rsidRPr="00EE12A4">
        <w:tc>
          <w:tcPr>
            <w:tcW w:w="9900" w:type="dxa"/>
            <w:gridSpan w:val="2"/>
          </w:tcPr>
          <w:p w:rsidR="00F114DA" w:rsidRPr="00EE12A4" w:rsidRDefault="00F114D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F114DA" w:rsidRPr="00EE12A4" w:rsidRDefault="00F114DA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F114DA" w:rsidRPr="00EE12A4" w:rsidRDefault="00F114D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14DA" w:rsidRPr="00EE12A4" w:rsidRDefault="00F114D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F114DA" w:rsidRPr="00EE12A4" w:rsidRDefault="00F114DA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114DA" w:rsidRPr="00EE12A4">
        <w:tc>
          <w:tcPr>
            <w:tcW w:w="9900" w:type="dxa"/>
          </w:tcPr>
          <w:p w:rsidR="00F114DA" w:rsidRPr="00EE12A4" w:rsidRDefault="00F114DA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F114DA" w:rsidRPr="00EE12A4">
        <w:tc>
          <w:tcPr>
            <w:tcW w:w="9900" w:type="dxa"/>
          </w:tcPr>
          <w:p w:rsidR="00F114DA" w:rsidRPr="00EE12A4" w:rsidRDefault="00F114DA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F114DA" w:rsidRPr="00EE12A4">
        <w:trPr>
          <w:trHeight w:val="800"/>
        </w:trPr>
        <w:tc>
          <w:tcPr>
            <w:tcW w:w="9900" w:type="dxa"/>
          </w:tcPr>
          <w:p w:rsidR="00F114DA" w:rsidRPr="00EE12A4" w:rsidRDefault="00F114DA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F114DA" w:rsidRPr="00EE12A4" w:rsidRDefault="00F114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F114DA" w:rsidRPr="00EE12A4" w:rsidTr="00924CCC">
        <w:trPr>
          <w:trHeight w:val="1054"/>
        </w:trPr>
        <w:tc>
          <w:tcPr>
            <w:tcW w:w="9900" w:type="dxa"/>
          </w:tcPr>
          <w:p w:rsidR="00F114DA" w:rsidRPr="00EE12A4" w:rsidRDefault="00F114DA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F114DA" w:rsidRPr="00EE12A4" w:rsidRDefault="00F114DA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มีการทวนสอบจากคะแนนข้อสอบ หรืองานที่มอบหมาย</w:t>
            </w:r>
          </w:p>
        </w:tc>
      </w:tr>
      <w:tr w:rsidR="00F114DA" w:rsidRPr="00EE12A4">
        <w:trPr>
          <w:trHeight w:val="998"/>
        </w:trPr>
        <w:tc>
          <w:tcPr>
            <w:tcW w:w="9900" w:type="dxa"/>
          </w:tcPr>
          <w:p w:rsidR="00F114DA" w:rsidRPr="00EE12A4" w:rsidRDefault="00F114DA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F114DA" w:rsidRPr="00EE12A4" w:rsidRDefault="00F114DA" w:rsidP="00924CC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F114DA" w:rsidRPr="00EE12A4" w:rsidRDefault="00F114DA" w:rsidP="00924CCC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2. มีการนำผลการทบทวนปัญหาของรายวิชาโดยอาจารย์ผู้สอน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F114DA" w:rsidRPr="00EE12A4" w:rsidRDefault="00F114DA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F114DA" w:rsidRPr="00EE12A4" w:rsidRDefault="00F114DA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EE12A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EE12A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EE12A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F114DA" w:rsidRPr="00EE12A4" w:rsidRDefault="00F114DA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F114DA" w:rsidRPr="00EE12A4" w:rsidRDefault="00F114DA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EE12A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F114DA" w:rsidRPr="00EE12A4" w:rsidRDefault="00F114DA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F114DA" w:rsidRPr="00EE12A4" w:rsidRDefault="00F114DA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F114DA" w:rsidRPr="00EE12A4" w:rsidSect="009769AE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DA" w:rsidRDefault="00F114DA">
      <w:pPr>
        <w:rPr>
          <w:lang w:bidi="th-TH"/>
        </w:rPr>
      </w:pPr>
      <w:r>
        <w:rPr>
          <w:lang w:bidi="th-TH"/>
        </w:rPr>
        <w:separator/>
      </w:r>
    </w:p>
  </w:endnote>
  <w:endnote w:type="continuationSeparator" w:id="0">
    <w:p w:rsidR="00F114DA" w:rsidRDefault="00F114DA">
      <w:pPr>
        <w:rPr>
          <w:lang w:bidi="th-TH"/>
        </w:rPr>
      </w:pPr>
      <w:r>
        <w:rPr>
          <w:lang w:bidi="th-TH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altName w:val="ITC Zapf Dingbat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4DA" w:rsidRDefault="00F114DA" w:rsidP="008D5AF5">
    <w:pPr>
      <w:pStyle w:val="Footer"/>
      <w:framePr w:wrap="around" w:vAnchor="text" w:hAnchor="margin" w:xAlign="center" w:y="1"/>
      <w:rPr>
        <w:rStyle w:val="PageNumber"/>
        <w:rFonts w:cs="Angsana New"/>
        <w:lang w:bidi="th-TH"/>
      </w:rPr>
    </w:pPr>
    <w:r>
      <w:rPr>
        <w:rStyle w:val="PageNumber"/>
        <w:rFonts w:cs="Angsana New"/>
        <w:lang w:bidi="th-TH"/>
      </w:rPr>
      <w:fldChar w:fldCharType="begin"/>
    </w:r>
    <w:r>
      <w:rPr>
        <w:rStyle w:val="PageNumber"/>
        <w:rFonts w:cs="Angsana New"/>
        <w:lang w:bidi="th-TH"/>
      </w:rPr>
      <w:instrText xml:space="preserve">PAGE  </w:instrText>
    </w:r>
    <w:r>
      <w:rPr>
        <w:rStyle w:val="PageNumber"/>
        <w:rFonts w:cs="Angsana New"/>
        <w:lang w:bidi="th-TH"/>
      </w:rPr>
      <w:fldChar w:fldCharType="end"/>
    </w:r>
  </w:p>
  <w:p w:rsidR="00F114DA" w:rsidRDefault="00F114DA">
    <w:pPr>
      <w:pStyle w:val="Footer"/>
      <w:rPr>
        <w:lang w:bidi="th-TH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4DA" w:rsidRPr="00044607" w:rsidRDefault="00F114DA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DA" w:rsidRDefault="00F114DA">
      <w:pPr>
        <w:rPr>
          <w:lang w:bidi="th-TH"/>
        </w:rPr>
      </w:pPr>
      <w:r>
        <w:rPr>
          <w:lang w:bidi="th-TH"/>
        </w:rPr>
        <w:separator/>
      </w:r>
    </w:p>
  </w:footnote>
  <w:footnote w:type="continuationSeparator" w:id="0">
    <w:p w:rsidR="00F114DA" w:rsidRDefault="00F114DA">
      <w:pPr>
        <w:rPr>
          <w:lang w:bidi="th-TH"/>
        </w:rPr>
      </w:pPr>
      <w:r>
        <w:rPr>
          <w:lang w:bidi="th-TH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4DA" w:rsidRDefault="00F114DA" w:rsidP="00040D40">
    <w:pPr>
      <w:pStyle w:val="Header"/>
      <w:framePr w:wrap="around" w:vAnchor="text" w:hAnchor="margin" w:xAlign="right" w:y="1"/>
      <w:rPr>
        <w:rStyle w:val="PageNumber"/>
        <w:rFonts w:cs="Angsana New"/>
        <w:lang w:bidi="th-TH"/>
      </w:rPr>
    </w:pPr>
    <w:r>
      <w:rPr>
        <w:rStyle w:val="PageNumber"/>
        <w:rFonts w:cs="Angsana New"/>
        <w:lang w:bidi="th-TH"/>
      </w:rPr>
      <w:fldChar w:fldCharType="begin"/>
    </w:r>
    <w:r>
      <w:rPr>
        <w:rStyle w:val="PageNumber"/>
        <w:rFonts w:cs="Angsana New"/>
        <w:lang w:bidi="th-TH"/>
      </w:rPr>
      <w:instrText xml:space="preserve">PAGE  </w:instrText>
    </w:r>
    <w:r>
      <w:rPr>
        <w:rStyle w:val="PageNumber"/>
        <w:rFonts w:cs="Angsana New"/>
        <w:lang w:bidi="th-TH"/>
      </w:rPr>
      <w:fldChar w:fldCharType="end"/>
    </w:r>
  </w:p>
  <w:p w:rsidR="00F114DA" w:rsidRDefault="00F114DA" w:rsidP="00040D40">
    <w:pPr>
      <w:pStyle w:val="Header"/>
      <w:ind w:right="360"/>
      <w:rPr>
        <w:lang w:bidi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4DA" w:rsidRDefault="00F114DA">
    <w:pPr>
      <w:pStyle w:val="Header"/>
      <w:jc w:val="center"/>
      <w:rPr>
        <w:lang w:bidi="th-TH"/>
      </w:rPr>
    </w:pPr>
  </w:p>
  <w:p w:rsidR="00F114DA" w:rsidRPr="00FD48F2" w:rsidRDefault="00F114DA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">
    <w:nsid w:val="124218BD"/>
    <w:multiLevelType w:val="multilevel"/>
    <w:tmpl w:val="92F8D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2">
    <w:nsid w:val="1A3D4742"/>
    <w:multiLevelType w:val="multilevel"/>
    <w:tmpl w:val="FB9637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3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">
    <w:nsid w:val="416327BA"/>
    <w:multiLevelType w:val="multilevel"/>
    <w:tmpl w:val="6FB6025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5">
    <w:nsid w:val="456C087D"/>
    <w:multiLevelType w:val="hybridMultilevel"/>
    <w:tmpl w:val="EE4C8DC8"/>
    <w:lvl w:ilvl="0" w:tplc="CA00EFF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566659"/>
    <w:multiLevelType w:val="hybridMultilevel"/>
    <w:tmpl w:val="67301552"/>
    <w:lvl w:ilvl="0" w:tplc="37AAE0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cs="Times New Roman"/>
      </w:rPr>
    </w:lvl>
  </w:abstractNum>
  <w:abstractNum w:abstractNumId="7">
    <w:nsid w:val="531A660A"/>
    <w:multiLevelType w:val="multilevel"/>
    <w:tmpl w:val="7EE80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8">
    <w:nsid w:val="5A1E02A0"/>
    <w:multiLevelType w:val="multilevel"/>
    <w:tmpl w:val="010CA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9">
    <w:nsid w:val="5A537B28"/>
    <w:multiLevelType w:val="multilevel"/>
    <w:tmpl w:val="4EEC42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F5"/>
    <w:rsid w:val="0000250C"/>
    <w:rsid w:val="000029E2"/>
    <w:rsid w:val="00002F3F"/>
    <w:rsid w:val="00003C61"/>
    <w:rsid w:val="0002030B"/>
    <w:rsid w:val="00021732"/>
    <w:rsid w:val="000262CE"/>
    <w:rsid w:val="00026663"/>
    <w:rsid w:val="00027558"/>
    <w:rsid w:val="000310D0"/>
    <w:rsid w:val="000333A7"/>
    <w:rsid w:val="0003547C"/>
    <w:rsid w:val="0004021A"/>
    <w:rsid w:val="00040D40"/>
    <w:rsid w:val="00044607"/>
    <w:rsid w:val="00051942"/>
    <w:rsid w:val="0005325C"/>
    <w:rsid w:val="00053E2A"/>
    <w:rsid w:val="00055033"/>
    <w:rsid w:val="0005721D"/>
    <w:rsid w:val="00060991"/>
    <w:rsid w:val="000652EF"/>
    <w:rsid w:val="00070142"/>
    <w:rsid w:val="00075CBD"/>
    <w:rsid w:val="00081C51"/>
    <w:rsid w:val="00083537"/>
    <w:rsid w:val="00095644"/>
    <w:rsid w:val="00095A78"/>
    <w:rsid w:val="000A11BA"/>
    <w:rsid w:val="000A729C"/>
    <w:rsid w:val="000B54BA"/>
    <w:rsid w:val="000B6834"/>
    <w:rsid w:val="000C4C62"/>
    <w:rsid w:val="000D303E"/>
    <w:rsid w:val="000D4C10"/>
    <w:rsid w:val="000D6466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9A6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64EB"/>
    <w:rsid w:val="00197570"/>
    <w:rsid w:val="001A0348"/>
    <w:rsid w:val="001A1A88"/>
    <w:rsid w:val="001A41F4"/>
    <w:rsid w:val="001C3518"/>
    <w:rsid w:val="001C745D"/>
    <w:rsid w:val="001D192E"/>
    <w:rsid w:val="001D5032"/>
    <w:rsid w:val="001D54D6"/>
    <w:rsid w:val="001D6F46"/>
    <w:rsid w:val="001E0455"/>
    <w:rsid w:val="001E431B"/>
    <w:rsid w:val="001E4A32"/>
    <w:rsid w:val="001E6785"/>
    <w:rsid w:val="001E73F1"/>
    <w:rsid w:val="001F027B"/>
    <w:rsid w:val="001F2D61"/>
    <w:rsid w:val="001F7C0A"/>
    <w:rsid w:val="002026E7"/>
    <w:rsid w:val="002032D9"/>
    <w:rsid w:val="00210BFA"/>
    <w:rsid w:val="00210F50"/>
    <w:rsid w:val="00211071"/>
    <w:rsid w:val="00214F37"/>
    <w:rsid w:val="00217907"/>
    <w:rsid w:val="00217F40"/>
    <w:rsid w:val="00217F7E"/>
    <w:rsid w:val="002444E0"/>
    <w:rsid w:val="00246B23"/>
    <w:rsid w:val="002524E5"/>
    <w:rsid w:val="002541B9"/>
    <w:rsid w:val="0027335A"/>
    <w:rsid w:val="00273778"/>
    <w:rsid w:val="00275E03"/>
    <w:rsid w:val="00282D59"/>
    <w:rsid w:val="00285114"/>
    <w:rsid w:val="00287C8F"/>
    <w:rsid w:val="00297D1A"/>
    <w:rsid w:val="002A6D50"/>
    <w:rsid w:val="002A6DF6"/>
    <w:rsid w:val="002C24C7"/>
    <w:rsid w:val="002D106D"/>
    <w:rsid w:val="002D5F87"/>
    <w:rsid w:val="002E3177"/>
    <w:rsid w:val="002E4D6C"/>
    <w:rsid w:val="002F035A"/>
    <w:rsid w:val="00301FAB"/>
    <w:rsid w:val="00310F7C"/>
    <w:rsid w:val="00321C03"/>
    <w:rsid w:val="00327D14"/>
    <w:rsid w:val="003404FA"/>
    <w:rsid w:val="00343850"/>
    <w:rsid w:val="00347AF4"/>
    <w:rsid w:val="003542ED"/>
    <w:rsid w:val="00360078"/>
    <w:rsid w:val="00363C88"/>
    <w:rsid w:val="003661B3"/>
    <w:rsid w:val="00374FA7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01FC"/>
    <w:rsid w:val="00402CC1"/>
    <w:rsid w:val="00403295"/>
    <w:rsid w:val="00406E14"/>
    <w:rsid w:val="00407751"/>
    <w:rsid w:val="0040779F"/>
    <w:rsid w:val="0041563D"/>
    <w:rsid w:val="004164D5"/>
    <w:rsid w:val="0041740F"/>
    <w:rsid w:val="004227A2"/>
    <w:rsid w:val="00424DAF"/>
    <w:rsid w:val="004267BD"/>
    <w:rsid w:val="004303AF"/>
    <w:rsid w:val="00433781"/>
    <w:rsid w:val="004420DF"/>
    <w:rsid w:val="00451C03"/>
    <w:rsid w:val="0045714A"/>
    <w:rsid w:val="004614D9"/>
    <w:rsid w:val="00463011"/>
    <w:rsid w:val="00466F17"/>
    <w:rsid w:val="0047246C"/>
    <w:rsid w:val="00480A15"/>
    <w:rsid w:val="00490135"/>
    <w:rsid w:val="004A022E"/>
    <w:rsid w:val="004A14EA"/>
    <w:rsid w:val="004B0231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7357"/>
    <w:rsid w:val="004E5C97"/>
    <w:rsid w:val="004F0289"/>
    <w:rsid w:val="004F0902"/>
    <w:rsid w:val="004F40A2"/>
    <w:rsid w:val="004F6FFD"/>
    <w:rsid w:val="004F733B"/>
    <w:rsid w:val="005036D9"/>
    <w:rsid w:val="005039A1"/>
    <w:rsid w:val="00503E82"/>
    <w:rsid w:val="00506E8D"/>
    <w:rsid w:val="00511F35"/>
    <w:rsid w:val="00513B5A"/>
    <w:rsid w:val="00521CC6"/>
    <w:rsid w:val="00522D14"/>
    <w:rsid w:val="005242D1"/>
    <w:rsid w:val="00524A6C"/>
    <w:rsid w:val="005264F3"/>
    <w:rsid w:val="00527585"/>
    <w:rsid w:val="00530389"/>
    <w:rsid w:val="00531CAC"/>
    <w:rsid w:val="00532187"/>
    <w:rsid w:val="00536150"/>
    <w:rsid w:val="00536B1E"/>
    <w:rsid w:val="00546F06"/>
    <w:rsid w:val="00554CD4"/>
    <w:rsid w:val="00562369"/>
    <w:rsid w:val="00565638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6261"/>
    <w:rsid w:val="005B354E"/>
    <w:rsid w:val="005B5AD0"/>
    <w:rsid w:val="005C046C"/>
    <w:rsid w:val="005C09A9"/>
    <w:rsid w:val="005C301F"/>
    <w:rsid w:val="005C4205"/>
    <w:rsid w:val="005C4A8A"/>
    <w:rsid w:val="005C5572"/>
    <w:rsid w:val="005D0FA7"/>
    <w:rsid w:val="005D445A"/>
    <w:rsid w:val="005D5C1C"/>
    <w:rsid w:val="005E0027"/>
    <w:rsid w:val="005E0742"/>
    <w:rsid w:val="005E349E"/>
    <w:rsid w:val="005E7B3B"/>
    <w:rsid w:val="005F189F"/>
    <w:rsid w:val="005F2A5D"/>
    <w:rsid w:val="005F2CF3"/>
    <w:rsid w:val="006032AB"/>
    <w:rsid w:val="0060394C"/>
    <w:rsid w:val="00607083"/>
    <w:rsid w:val="00607AB2"/>
    <w:rsid w:val="00612867"/>
    <w:rsid w:val="00612C72"/>
    <w:rsid w:val="00612DD3"/>
    <w:rsid w:val="00612F7A"/>
    <w:rsid w:val="00614C8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57D0E"/>
    <w:rsid w:val="00661400"/>
    <w:rsid w:val="0066175A"/>
    <w:rsid w:val="00661862"/>
    <w:rsid w:val="00665070"/>
    <w:rsid w:val="00666381"/>
    <w:rsid w:val="006713AE"/>
    <w:rsid w:val="00674D64"/>
    <w:rsid w:val="00675E54"/>
    <w:rsid w:val="006829E1"/>
    <w:rsid w:val="00690434"/>
    <w:rsid w:val="00697144"/>
    <w:rsid w:val="006A3C37"/>
    <w:rsid w:val="006A3FCB"/>
    <w:rsid w:val="006A40F3"/>
    <w:rsid w:val="006B0AF5"/>
    <w:rsid w:val="006B18F1"/>
    <w:rsid w:val="006B3544"/>
    <w:rsid w:val="006B3CF9"/>
    <w:rsid w:val="006B447A"/>
    <w:rsid w:val="006C52F2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6A70"/>
    <w:rsid w:val="00725849"/>
    <w:rsid w:val="0072796C"/>
    <w:rsid w:val="007379A1"/>
    <w:rsid w:val="007427AF"/>
    <w:rsid w:val="00753AE9"/>
    <w:rsid w:val="00757F36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4D43"/>
    <w:rsid w:val="007A5880"/>
    <w:rsid w:val="007A65E2"/>
    <w:rsid w:val="007A71DE"/>
    <w:rsid w:val="007B0875"/>
    <w:rsid w:val="007B0F28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4BA3"/>
    <w:rsid w:val="00835C08"/>
    <w:rsid w:val="00846540"/>
    <w:rsid w:val="00850EAE"/>
    <w:rsid w:val="0085181B"/>
    <w:rsid w:val="0085302F"/>
    <w:rsid w:val="00853B49"/>
    <w:rsid w:val="00863080"/>
    <w:rsid w:val="0087263F"/>
    <w:rsid w:val="00875393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D17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5822"/>
    <w:rsid w:val="008E7809"/>
    <w:rsid w:val="008F24F4"/>
    <w:rsid w:val="00902388"/>
    <w:rsid w:val="00914912"/>
    <w:rsid w:val="00917F31"/>
    <w:rsid w:val="009214BD"/>
    <w:rsid w:val="009234D3"/>
    <w:rsid w:val="00924CCC"/>
    <w:rsid w:val="0092532B"/>
    <w:rsid w:val="00926976"/>
    <w:rsid w:val="00933131"/>
    <w:rsid w:val="00943A0D"/>
    <w:rsid w:val="00952574"/>
    <w:rsid w:val="00965984"/>
    <w:rsid w:val="009769AE"/>
    <w:rsid w:val="00982B10"/>
    <w:rsid w:val="00997870"/>
    <w:rsid w:val="009A0B36"/>
    <w:rsid w:val="009A556F"/>
    <w:rsid w:val="009B0FFD"/>
    <w:rsid w:val="009B31A9"/>
    <w:rsid w:val="009B34F2"/>
    <w:rsid w:val="009B544B"/>
    <w:rsid w:val="009C2D7B"/>
    <w:rsid w:val="009C3C0B"/>
    <w:rsid w:val="009D1825"/>
    <w:rsid w:val="009D21E4"/>
    <w:rsid w:val="009D2401"/>
    <w:rsid w:val="009D6395"/>
    <w:rsid w:val="009E213D"/>
    <w:rsid w:val="009E45B2"/>
    <w:rsid w:val="009E4759"/>
    <w:rsid w:val="009E4AD2"/>
    <w:rsid w:val="009F16C5"/>
    <w:rsid w:val="00A030C4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57BF1"/>
    <w:rsid w:val="00A636DA"/>
    <w:rsid w:val="00A640FF"/>
    <w:rsid w:val="00A64A51"/>
    <w:rsid w:val="00A674B2"/>
    <w:rsid w:val="00A7249D"/>
    <w:rsid w:val="00A7259D"/>
    <w:rsid w:val="00A73D7F"/>
    <w:rsid w:val="00A76139"/>
    <w:rsid w:val="00A872B5"/>
    <w:rsid w:val="00A94893"/>
    <w:rsid w:val="00A960DA"/>
    <w:rsid w:val="00AA257D"/>
    <w:rsid w:val="00AB27AB"/>
    <w:rsid w:val="00AB357A"/>
    <w:rsid w:val="00AB4359"/>
    <w:rsid w:val="00AC6CD3"/>
    <w:rsid w:val="00AC7F3F"/>
    <w:rsid w:val="00AD0405"/>
    <w:rsid w:val="00AD1A85"/>
    <w:rsid w:val="00AD3577"/>
    <w:rsid w:val="00AD3E97"/>
    <w:rsid w:val="00AD5028"/>
    <w:rsid w:val="00AE1575"/>
    <w:rsid w:val="00AE3DDF"/>
    <w:rsid w:val="00AE6AF0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0A6F"/>
    <w:rsid w:val="00B329A2"/>
    <w:rsid w:val="00B338D4"/>
    <w:rsid w:val="00B34DD6"/>
    <w:rsid w:val="00B3606C"/>
    <w:rsid w:val="00B4555F"/>
    <w:rsid w:val="00B47A8F"/>
    <w:rsid w:val="00B52144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1950"/>
    <w:rsid w:val="00B721E8"/>
    <w:rsid w:val="00B73B1E"/>
    <w:rsid w:val="00B7655D"/>
    <w:rsid w:val="00B76CA1"/>
    <w:rsid w:val="00B776E7"/>
    <w:rsid w:val="00B87982"/>
    <w:rsid w:val="00B9285D"/>
    <w:rsid w:val="00BA1C81"/>
    <w:rsid w:val="00BA4014"/>
    <w:rsid w:val="00BA7738"/>
    <w:rsid w:val="00BB266F"/>
    <w:rsid w:val="00BB471D"/>
    <w:rsid w:val="00BB5C13"/>
    <w:rsid w:val="00BC0530"/>
    <w:rsid w:val="00BC07EE"/>
    <w:rsid w:val="00BC1EB7"/>
    <w:rsid w:val="00BC512E"/>
    <w:rsid w:val="00BC638C"/>
    <w:rsid w:val="00BC7C43"/>
    <w:rsid w:val="00BD7910"/>
    <w:rsid w:val="00BE21F4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603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3633"/>
    <w:rsid w:val="00CD5B1C"/>
    <w:rsid w:val="00CD6A5E"/>
    <w:rsid w:val="00CE2159"/>
    <w:rsid w:val="00CE4195"/>
    <w:rsid w:val="00CE67B8"/>
    <w:rsid w:val="00CF037C"/>
    <w:rsid w:val="00CF1F01"/>
    <w:rsid w:val="00CF494F"/>
    <w:rsid w:val="00CF58FC"/>
    <w:rsid w:val="00D11125"/>
    <w:rsid w:val="00D153FD"/>
    <w:rsid w:val="00D22A11"/>
    <w:rsid w:val="00D2465C"/>
    <w:rsid w:val="00D267D8"/>
    <w:rsid w:val="00D27BE3"/>
    <w:rsid w:val="00D361B3"/>
    <w:rsid w:val="00D375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0597"/>
    <w:rsid w:val="00D91E6D"/>
    <w:rsid w:val="00D9326F"/>
    <w:rsid w:val="00DA3CF1"/>
    <w:rsid w:val="00DA4C06"/>
    <w:rsid w:val="00DA567B"/>
    <w:rsid w:val="00DA6802"/>
    <w:rsid w:val="00DB0209"/>
    <w:rsid w:val="00DB3BC9"/>
    <w:rsid w:val="00DD4952"/>
    <w:rsid w:val="00DE16C3"/>
    <w:rsid w:val="00DF07FD"/>
    <w:rsid w:val="00E00101"/>
    <w:rsid w:val="00E048C9"/>
    <w:rsid w:val="00E04EC2"/>
    <w:rsid w:val="00E158C3"/>
    <w:rsid w:val="00E23E45"/>
    <w:rsid w:val="00E23FED"/>
    <w:rsid w:val="00E24F1A"/>
    <w:rsid w:val="00E35913"/>
    <w:rsid w:val="00E375AA"/>
    <w:rsid w:val="00E37FF5"/>
    <w:rsid w:val="00E40E78"/>
    <w:rsid w:val="00E430AA"/>
    <w:rsid w:val="00E57689"/>
    <w:rsid w:val="00E6557D"/>
    <w:rsid w:val="00E6678E"/>
    <w:rsid w:val="00E677CD"/>
    <w:rsid w:val="00E727FF"/>
    <w:rsid w:val="00E73B13"/>
    <w:rsid w:val="00E802E1"/>
    <w:rsid w:val="00E83BFC"/>
    <w:rsid w:val="00E851B6"/>
    <w:rsid w:val="00E940A7"/>
    <w:rsid w:val="00EA06C3"/>
    <w:rsid w:val="00EA30F2"/>
    <w:rsid w:val="00EA4009"/>
    <w:rsid w:val="00EA6859"/>
    <w:rsid w:val="00EA7093"/>
    <w:rsid w:val="00EB490B"/>
    <w:rsid w:val="00EC213F"/>
    <w:rsid w:val="00EC4B82"/>
    <w:rsid w:val="00EC5427"/>
    <w:rsid w:val="00EC6429"/>
    <w:rsid w:val="00ED043F"/>
    <w:rsid w:val="00ED0B3A"/>
    <w:rsid w:val="00ED3E09"/>
    <w:rsid w:val="00ED67E0"/>
    <w:rsid w:val="00EE0DA0"/>
    <w:rsid w:val="00EE12A4"/>
    <w:rsid w:val="00EF1C1D"/>
    <w:rsid w:val="00EF5B30"/>
    <w:rsid w:val="00EF6995"/>
    <w:rsid w:val="00EF6AFC"/>
    <w:rsid w:val="00EF7C8B"/>
    <w:rsid w:val="00F02EBD"/>
    <w:rsid w:val="00F114DA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B9B"/>
    <w:rsid w:val="00FB6EF8"/>
    <w:rsid w:val="00FC291D"/>
    <w:rsid w:val="00FC3224"/>
    <w:rsid w:val="00FC69A6"/>
    <w:rsid w:val="00FD35CB"/>
    <w:rsid w:val="00FD48F2"/>
    <w:rsid w:val="00FE424B"/>
    <w:rsid w:val="00FE6F86"/>
    <w:rsid w:val="00FF4A0E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A77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A77"/>
    <w:rPr>
      <w:rFonts w:asciiTheme="majorHAnsi" w:eastAsiaTheme="majorEastAsia" w:hAnsiTheme="majorHAnsi" w:cstheme="majorBidi"/>
      <w:b/>
      <w:bCs/>
      <w:i/>
      <w:iCs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A77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A77"/>
    <w:rPr>
      <w:rFonts w:asciiTheme="minorHAnsi" w:eastAsiaTheme="minorEastAsia" w:hAnsiTheme="minorHAnsi" w:cstheme="minorBidi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A77"/>
    <w:rPr>
      <w:rFonts w:asciiTheme="majorHAnsi" w:eastAsiaTheme="majorEastAsia" w:hAnsiTheme="majorHAnsi" w:cstheme="majorBidi"/>
      <w:szCs w:val="22"/>
      <w:lang w:bidi="ar-SA"/>
    </w:rPr>
  </w:style>
  <w:style w:type="paragraph" w:styleId="Footer">
    <w:name w:val="footer"/>
    <w:basedOn w:val="Normal"/>
    <w:link w:val="FooterChar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D4A77"/>
    <w:rPr>
      <w:sz w:val="24"/>
      <w:szCs w:val="24"/>
      <w:lang w:bidi="ar-SA"/>
    </w:rPr>
  </w:style>
  <w:style w:type="paragraph" w:styleId="BodyText3">
    <w:name w:val="Body Text 3"/>
    <w:basedOn w:val="Normal"/>
    <w:link w:val="BodyText3Char"/>
    <w:uiPriority w:val="99"/>
    <w:rsid w:val="008D5A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D4A77"/>
    <w:rPr>
      <w:sz w:val="16"/>
      <w:szCs w:val="16"/>
      <w:lang w:bidi="ar-SA"/>
    </w:rPr>
  </w:style>
  <w:style w:type="character" w:styleId="PageNumber">
    <w:name w:val="page number"/>
    <w:basedOn w:val="DefaultParagraphFont"/>
    <w:uiPriority w:val="99"/>
    <w:rsid w:val="008D5AF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07A7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77"/>
    <w:rPr>
      <w:sz w:val="0"/>
      <w:szCs w:val="0"/>
      <w:lang w:bidi="ar-SA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48F2"/>
    <w:rPr>
      <w:rFonts w:cs="Times New Roman"/>
      <w:sz w:val="28"/>
      <w:szCs w:val="28"/>
      <w:lang w:bidi="ar-SA"/>
    </w:rPr>
  </w:style>
  <w:style w:type="table" w:styleId="TableGrid">
    <w:name w:val="Table Grid"/>
    <w:basedOn w:val="TableNormal"/>
    <w:uiPriority w:val="99"/>
    <w:rsid w:val="00D27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D4A77"/>
    <w:rPr>
      <w:sz w:val="0"/>
      <w:szCs w:val="0"/>
      <w:lang w:bidi="ar-SA"/>
    </w:rPr>
  </w:style>
  <w:style w:type="character" w:styleId="Hyperlink">
    <w:name w:val="Hyperlink"/>
    <w:basedOn w:val="DefaultParagraphFont"/>
    <w:uiPriority w:val="99"/>
    <w:rsid w:val="00AC7F3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87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15</Pages>
  <Words>2800</Words>
  <Characters>15966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30</cp:revision>
  <cp:lastPrinted>2013-02-07T08:16:00Z</cp:lastPrinted>
  <dcterms:created xsi:type="dcterms:W3CDTF">2013-06-03T07:57:00Z</dcterms:created>
  <dcterms:modified xsi:type="dcterms:W3CDTF">2013-06-06T03:06:00Z</dcterms:modified>
</cp:coreProperties>
</file>